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51EEC" w14:textId="53D738B8" w:rsidR="00234666" w:rsidRPr="00DF1590" w:rsidRDefault="00234666" w:rsidP="00234666">
      <w:pPr>
        <w:rPr>
          <w:b/>
          <w:bCs/>
        </w:rPr>
      </w:pPr>
      <w:bookmarkStart w:id="0" w:name="_Ref100751669"/>
      <w:r w:rsidRPr="00DF1590">
        <w:rPr>
          <w:b/>
          <w:bCs/>
        </w:rPr>
        <w:t>Eigenerklärung zum Nichtvorliegen eines Auftrags- oder Erfüllungsverbots</w:t>
      </w:r>
    </w:p>
    <w:p w14:paraId="07431FA4" w14:textId="463F1148" w:rsidR="00264AD2" w:rsidRPr="00624195" w:rsidRDefault="00264AD2" w:rsidP="00234666">
      <w:pPr>
        <w:pStyle w:val="berschrift1"/>
      </w:pPr>
      <w:r w:rsidRPr="00624195">
        <w:t>Bezeichnung des Vergabeverfahrens / Auftrags:</w:t>
      </w:r>
      <w:bookmarkEnd w:id="0"/>
    </w:p>
    <w:p w14:paraId="2EFD682F" w14:textId="50A36081" w:rsidR="00264AD2" w:rsidRPr="00624195" w:rsidRDefault="00160C74" w:rsidP="00234666">
      <w:pPr>
        <w:pStyle w:val="Textnachberschrift"/>
      </w:pPr>
      <w:r w:rsidRPr="001C7D26">
        <w:rPr>
          <w:rFonts w:cs="Arial"/>
          <w:b/>
          <w:sz w:val="24"/>
          <w:szCs w:val="24"/>
        </w:rPr>
        <w:t xml:space="preserve">2026-1004973 - Fußgängerunterführung Knoten West </w:t>
      </w:r>
      <w:r w:rsidR="0016385A">
        <w:rPr>
          <w:rFonts w:cs="Arial"/>
          <w:b/>
          <w:sz w:val="24"/>
          <w:szCs w:val="24"/>
        </w:rPr>
        <w:t>Eins</w:t>
      </w:r>
    </w:p>
    <w:p w14:paraId="7C86DE41" w14:textId="64464654" w:rsidR="00264AD2" w:rsidRPr="00624195" w:rsidRDefault="00264AD2">
      <w:pPr>
        <w:pStyle w:val="berschrift1"/>
      </w:pPr>
      <w:bookmarkStart w:id="1" w:name="_Ref100753299"/>
      <w:r w:rsidRPr="00624195">
        <w:t>Erklärender</w:t>
      </w:r>
      <w:bookmarkEnd w:id="1"/>
    </w:p>
    <w:p w14:paraId="7704F894" w14:textId="003FE3F9" w:rsidR="00264AD2" w:rsidRPr="00624195" w:rsidRDefault="00264AD2">
      <w:pPr>
        <w:pStyle w:val="berschrift2"/>
      </w:pPr>
      <w:r w:rsidRPr="00624195">
        <w:t>Die vorliegende Eigenerklärung wird abgegeben von:</w:t>
      </w:r>
    </w:p>
    <w:p w14:paraId="221B741F" w14:textId="4A247E77" w:rsidR="00526947" w:rsidRPr="00624195" w:rsidRDefault="00526947">
      <w:pPr>
        <w:pStyle w:val="Textnachberschrift"/>
      </w:pPr>
      <w:r w:rsidRPr="00624195">
        <w:t>Name/Bezeichnung:</w:t>
      </w:r>
      <w:r w:rsidRPr="00624195">
        <w:tab/>
      </w:r>
      <w:r w:rsidRPr="00624195">
        <w:tab/>
      </w:r>
      <w:r w:rsidRPr="00624195">
        <w:fldChar w:fldCharType="begin">
          <w:ffData>
            <w:name w:val=""/>
            <w:enabled/>
            <w:calcOnExit w:val="0"/>
            <w:textInput>
              <w:default w:val="Bezeichnung"/>
            </w:textInput>
          </w:ffData>
        </w:fldChar>
      </w:r>
      <w:r w:rsidRPr="00624195">
        <w:instrText xml:space="preserve"> FORMTEXT </w:instrText>
      </w:r>
      <w:r w:rsidRPr="00624195">
        <w:fldChar w:fldCharType="separate"/>
      </w:r>
      <w:r w:rsidRPr="00624195">
        <w:rPr>
          <w:noProof/>
        </w:rPr>
        <w:t>Bezeichnung</w:t>
      </w:r>
      <w:r w:rsidRPr="00624195">
        <w:fldChar w:fldCharType="end"/>
      </w:r>
    </w:p>
    <w:p w14:paraId="7514755E" w14:textId="2A32027C" w:rsidR="00526947" w:rsidRPr="00624195" w:rsidRDefault="00526947">
      <w:pPr>
        <w:pStyle w:val="Textnachberschrift"/>
      </w:pPr>
      <w:r w:rsidRPr="00624195">
        <w:tab/>
      </w:r>
      <w:r w:rsidRPr="00624195">
        <w:tab/>
      </w:r>
      <w:r w:rsidRPr="00624195">
        <w:tab/>
      </w:r>
      <w:r w:rsidRPr="00624195">
        <w:tab/>
      </w:r>
      <w:r w:rsidRPr="00624195">
        <w:tab/>
        <w:t>(nachfolgend Erklärender)</w:t>
      </w:r>
    </w:p>
    <w:p w14:paraId="2E197CE2" w14:textId="49ECA3A7" w:rsidR="00264AD2" w:rsidRPr="00624195" w:rsidRDefault="00526947">
      <w:pPr>
        <w:pStyle w:val="Textnachberschrift"/>
      </w:pPr>
      <w:r w:rsidRPr="00624195">
        <w:t>vertreten durch:</w:t>
      </w:r>
      <w:r w:rsidRPr="00624195">
        <w:tab/>
      </w:r>
      <w:r w:rsidRPr="00624195">
        <w:tab/>
      </w:r>
      <w:r w:rsidRPr="00624195">
        <w:tab/>
      </w:r>
      <w:r w:rsidRPr="00624195">
        <w:fldChar w:fldCharType="begin">
          <w:ffData>
            <w:name w:val=""/>
            <w:enabled/>
            <w:calcOnExit w:val="0"/>
            <w:textInput>
              <w:default w:val="Bezeichnung"/>
            </w:textInput>
          </w:ffData>
        </w:fldChar>
      </w:r>
      <w:r w:rsidRPr="00624195">
        <w:instrText xml:space="preserve"> FORMTEXT </w:instrText>
      </w:r>
      <w:r w:rsidRPr="00624195">
        <w:fldChar w:fldCharType="separate"/>
      </w:r>
      <w:r w:rsidRPr="00624195">
        <w:rPr>
          <w:noProof/>
        </w:rPr>
        <w:t>Bezeichnung</w:t>
      </w:r>
      <w:r w:rsidRPr="00624195">
        <w:fldChar w:fldCharType="end"/>
      </w:r>
    </w:p>
    <w:p w14:paraId="164F120A" w14:textId="3BE6E6F8" w:rsidR="00526947" w:rsidRPr="00624195" w:rsidRDefault="00526947">
      <w:pPr>
        <w:pStyle w:val="Textnachberschrift"/>
      </w:pPr>
      <w:r w:rsidRPr="00624195">
        <w:t>Kontaktdaten:</w:t>
      </w:r>
      <w:r w:rsidRPr="00624195">
        <w:tab/>
      </w:r>
      <w:r w:rsidRPr="00624195">
        <w:tab/>
      </w:r>
      <w:r w:rsidRPr="00624195">
        <w:tab/>
      </w:r>
      <w:r w:rsidRPr="00624195">
        <w:fldChar w:fldCharType="begin">
          <w:ffData>
            <w:name w:val=""/>
            <w:enabled/>
            <w:calcOnExit w:val="0"/>
            <w:textInput>
              <w:default w:val="Adresse"/>
            </w:textInput>
          </w:ffData>
        </w:fldChar>
      </w:r>
      <w:r w:rsidRPr="00624195">
        <w:instrText xml:space="preserve"> FORMTEXT </w:instrText>
      </w:r>
      <w:r w:rsidRPr="00624195">
        <w:fldChar w:fldCharType="separate"/>
      </w:r>
      <w:r w:rsidRPr="00624195">
        <w:rPr>
          <w:noProof/>
        </w:rPr>
        <w:t>Adresse</w:t>
      </w:r>
      <w:r w:rsidRPr="00624195">
        <w:fldChar w:fldCharType="end"/>
      </w:r>
    </w:p>
    <w:p w14:paraId="24378233" w14:textId="253A4880" w:rsidR="00526947" w:rsidRPr="00624195" w:rsidRDefault="00526947">
      <w:pPr>
        <w:pStyle w:val="Textnachberschrift"/>
      </w:pPr>
      <w:r w:rsidRPr="00624195">
        <w:tab/>
      </w:r>
      <w:r w:rsidRPr="00624195">
        <w:tab/>
      </w:r>
      <w:r w:rsidRPr="00624195">
        <w:tab/>
      </w:r>
      <w:r w:rsidRPr="00624195">
        <w:tab/>
      </w:r>
      <w:r w:rsidRPr="00624195">
        <w:tab/>
      </w:r>
      <w:r w:rsidRPr="00624195">
        <w:fldChar w:fldCharType="begin">
          <w:ffData>
            <w:name w:val=""/>
            <w:enabled/>
            <w:calcOnExit w:val="0"/>
            <w:textInput>
              <w:default w:val="Ort"/>
            </w:textInput>
          </w:ffData>
        </w:fldChar>
      </w:r>
      <w:r w:rsidRPr="00624195">
        <w:instrText xml:space="preserve"> FORMTEXT </w:instrText>
      </w:r>
      <w:r w:rsidRPr="00624195">
        <w:fldChar w:fldCharType="separate"/>
      </w:r>
      <w:r w:rsidRPr="00624195">
        <w:rPr>
          <w:noProof/>
        </w:rPr>
        <w:t>Ort</w:t>
      </w:r>
      <w:r w:rsidRPr="00624195">
        <w:fldChar w:fldCharType="end"/>
      </w:r>
    </w:p>
    <w:p w14:paraId="47FC2DAD" w14:textId="122945C8" w:rsidR="00526947" w:rsidRPr="00624195" w:rsidRDefault="00526947">
      <w:pPr>
        <w:pStyle w:val="berschrift2"/>
      </w:pPr>
      <w:r w:rsidRPr="00624195">
        <w:t xml:space="preserve">Funktion des </w:t>
      </w:r>
      <w:r w:rsidRPr="00234666">
        <w:t>Erklärenden</w:t>
      </w:r>
      <w:r w:rsidR="003B1A56">
        <w:t xml:space="preserve"> im Rahmen des in Ziff. 1 bezeichneten </w:t>
      </w:r>
      <w:r w:rsidR="003B1A56" w:rsidRPr="003B1A56">
        <w:t>Vergabeverfahren</w:t>
      </w:r>
      <w:r w:rsidR="003B1A56">
        <w:t>s</w:t>
      </w:r>
      <w:r w:rsidR="003B1A56" w:rsidRPr="003B1A56">
        <w:t xml:space="preserve"> / Auftrag</w:t>
      </w:r>
      <w:r w:rsidR="003B1A56">
        <w:t>s:</w:t>
      </w:r>
    </w:p>
    <w:p w14:paraId="5C9E4913" w14:textId="7C1FFA2E" w:rsidR="00526947" w:rsidRPr="00624195" w:rsidRDefault="005F1422" w:rsidP="00234666">
      <w:pPr>
        <w:pStyle w:val="Textnachberschrift"/>
      </w:pPr>
      <w:sdt>
        <w:sdtPr>
          <w:id w:val="476499266"/>
          <w14:checkbox>
            <w14:checked w14:val="0"/>
            <w14:checkedState w14:val="2612" w14:font="MS Gothic"/>
            <w14:uncheckedState w14:val="2610" w14:font="MS Gothic"/>
          </w14:checkbox>
        </w:sdtPr>
        <w:sdtEndPr/>
        <w:sdtContent>
          <w:r w:rsidR="00F47484">
            <w:rPr>
              <w:rFonts w:ascii="MS Gothic" w:eastAsia="MS Gothic" w:hAnsi="MS Gothic" w:hint="eastAsia"/>
            </w:rPr>
            <w:t>☐</w:t>
          </w:r>
        </w:sdtContent>
      </w:sdt>
      <w:r w:rsidR="00D23FD9">
        <w:t xml:space="preserve"> *)</w:t>
      </w:r>
      <w:r w:rsidR="00526947" w:rsidRPr="00624195">
        <w:tab/>
      </w:r>
      <w:r w:rsidR="00624195">
        <w:t xml:space="preserve">Bereits beauftragter </w:t>
      </w:r>
      <w:r w:rsidR="00526947" w:rsidRPr="00624195">
        <w:t>Auftragnehmer / Vertragspartner des Auftraggebers</w:t>
      </w:r>
      <w:r w:rsidR="00624195">
        <w:t>.</w:t>
      </w:r>
    </w:p>
    <w:p w14:paraId="6505EA9E" w14:textId="7BF4C07E" w:rsidR="00526947" w:rsidRPr="00624195" w:rsidRDefault="005F1422">
      <w:pPr>
        <w:pStyle w:val="Textnachberschrift"/>
      </w:pPr>
      <w:sdt>
        <w:sdtPr>
          <w:id w:val="1687096884"/>
          <w14:checkbox>
            <w14:checked w14:val="0"/>
            <w14:checkedState w14:val="2612" w14:font="MS Gothic"/>
            <w14:uncheckedState w14:val="2610" w14:font="MS Gothic"/>
          </w14:checkbox>
        </w:sdtPr>
        <w:sdtEndPr/>
        <w:sdtContent>
          <w:r w:rsidR="00526947" w:rsidRPr="00624195">
            <w:rPr>
              <w:rFonts w:ascii="Segoe UI Symbol" w:eastAsia="MS Gothic" w:hAnsi="Segoe UI Symbol" w:cs="Segoe UI Symbol"/>
            </w:rPr>
            <w:t>☐</w:t>
          </w:r>
        </w:sdtContent>
      </w:sdt>
      <w:r w:rsidR="00D23FD9">
        <w:t xml:space="preserve"> *)</w:t>
      </w:r>
      <w:r w:rsidR="00526947" w:rsidRPr="00624195">
        <w:tab/>
        <w:t>Bewerber im Rahmen des Teilnahmewettbewerbs</w:t>
      </w:r>
      <w:r w:rsidR="00624195">
        <w:t>.</w:t>
      </w:r>
    </w:p>
    <w:p w14:paraId="4C5B3320" w14:textId="3FE8692B" w:rsidR="00526947" w:rsidRPr="00624195" w:rsidRDefault="005F1422">
      <w:pPr>
        <w:pStyle w:val="Textnachberschrift"/>
      </w:pPr>
      <w:sdt>
        <w:sdtPr>
          <w:id w:val="712697439"/>
          <w14:checkbox>
            <w14:checked w14:val="0"/>
            <w14:checkedState w14:val="2612" w14:font="MS Gothic"/>
            <w14:uncheckedState w14:val="2610" w14:font="MS Gothic"/>
          </w14:checkbox>
        </w:sdtPr>
        <w:sdtEndPr/>
        <w:sdtContent>
          <w:r w:rsidR="00D0062F">
            <w:rPr>
              <w:rFonts w:ascii="MS Gothic" w:eastAsia="MS Gothic" w:hAnsi="MS Gothic" w:hint="eastAsia"/>
            </w:rPr>
            <w:t>☐</w:t>
          </w:r>
        </w:sdtContent>
      </w:sdt>
      <w:r w:rsidR="00526947" w:rsidRPr="00624195">
        <w:t xml:space="preserve"> </w:t>
      </w:r>
      <w:r w:rsidR="00D23FD9">
        <w:t>*)</w:t>
      </w:r>
      <w:r w:rsidR="00526947" w:rsidRPr="00624195">
        <w:tab/>
        <w:t>Bieter</w:t>
      </w:r>
      <w:r w:rsidR="00624195">
        <w:t xml:space="preserve"> (bei oder nach Abgabe eines Angebots).</w:t>
      </w:r>
    </w:p>
    <w:p w14:paraId="34782B51" w14:textId="4FD6BCE6" w:rsidR="00526947" w:rsidRPr="00624195" w:rsidRDefault="00526947">
      <w:pPr>
        <w:pStyle w:val="berschrift1"/>
      </w:pPr>
      <w:bookmarkStart w:id="2" w:name="_Ref100753794"/>
      <w:r w:rsidRPr="00624195">
        <w:t>Verbindliche Eigenerklärung</w:t>
      </w:r>
      <w:bookmarkEnd w:id="2"/>
    </w:p>
    <w:p w14:paraId="7C19B66B" w14:textId="010BD5BB" w:rsidR="00526947" w:rsidRDefault="00526947">
      <w:pPr>
        <w:pStyle w:val="Textnachberschrift"/>
      </w:pPr>
      <w:r w:rsidRPr="00624195">
        <w:t>Im Rahmen der vorgenannten Funktion werden</w:t>
      </w:r>
      <w:r w:rsidR="007D624A">
        <w:t xml:space="preserve"> </w:t>
      </w:r>
      <w:r w:rsidR="007D624A" w:rsidRPr="007D624A">
        <w:rPr>
          <w:b/>
          <w:bCs/>
          <w:u w:val="single"/>
        </w:rPr>
        <w:t>durch Ankreuzen der zutreffenden Aussagen</w:t>
      </w:r>
      <w:r w:rsidRPr="00624195">
        <w:t xml:space="preserve"> verbindlich folgende Erklärungen abgegeben, die</w:t>
      </w:r>
      <w:r w:rsidR="007D624A">
        <w:t xml:space="preserve"> je nach Funktion</w:t>
      </w:r>
      <w:r w:rsidRPr="00624195">
        <w:t xml:space="preserve"> für das Vergabeverfahren und</w:t>
      </w:r>
      <w:r w:rsidR="00116BF2">
        <w:t xml:space="preserve"> / oder</w:t>
      </w:r>
      <w:r w:rsidRPr="00624195">
        <w:t xml:space="preserve"> den Auftragsfall Geltung haben:</w:t>
      </w:r>
    </w:p>
    <w:p w14:paraId="7B14E49A" w14:textId="1C71238E" w:rsidR="00C50C36" w:rsidRPr="00C50C36" w:rsidRDefault="00C50C36">
      <w:pPr>
        <w:pStyle w:val="berschrift2"/>
      </w:pPr>
      <w:r w:rsidRPr="00C50C36">
        <w:t>Kein Auftrags- bzw. Erfüllungsverbot für den Erklärenden</w:t>
      </w:r>
    </w:p>
    <w:p w14:paraId="7B72B2C0" w14:textId="254BE29C" w:rsidR="008B7891" w:rsidRDefault="005F1422">
      <w:pPr>
        <w:pStyle w:val="Textnachberschrift"/>
        <w:ind w:hanging="567"/>
      </w:pPr>
      <w:sdt>
        <w:sdtPr>
          <w:id w:val="-1374536372"/>
          <w14:checkbox>
            <w14:checked w14:val="0"/>
            <w14:checkedState w14:val="2612" w14:font="MS Gothic"/>
            <w14:uncheckedState w14:val="2610" w14:font="MS Gothic"/>
          </w14:checkbox>
        </w:sdtPr>
        <w:sdtEndPr/>
        <w:sdtContent>
          <w:r w:rsidR="00624195" w:rsidRPr="00624195">
            <w:rPr>
              <w:rFonts w:ascii="Segoe UI Symbol" w:eastAsia="MS Gothic" w:hAnsi="Segoe UI Symbol" w:cs="Segoe UI Symbol"/>
            </w:rPr>
            <w:t>☐</w:t>
          </w:r>
        </w:sdtContent>
      </w:sdt>
      <w:r w:rsidR="00624195" w:rsidRPr="00624195">
        <w:tab/>
      </w:r>
      <w:r w:rsidR="00624195">
        <w:t>Der Erklärende</w:t>
      </w:r>
      <w:r w:rsidR="00624195" w:rsidRPr="00624195">
        <w:t xml:space="preserve"> gehör</w:t>
      </w:r>
      <w:r w:rsidR="00624195">
        <w:t>t</w:t>
      </w:r>
      <w:r w:rsidR="00624195" w:rsidRPr="00624195">
        <w:t xml:space="preserve"> </w:t>
      </w:r>
      <w:r w:rsidR="00624195" w:rsidRPr="000D5AC9">
        <w:rPr>
          <w:b/>
          <w:bCs/>
          <w:u w:val="single"/>
        </w:rPr>
        <w:t>nicht</w:t>
      </w:r>
      <w:r w:rsidR="00624195" w:rsidRPr="00624195">
        <w:t xml:space="preserve"> zu den in Artikel 5 k) Absatz 1 der Verordnung (EU) Nr.</w:t>
      </w:r>
      <w:r w:rsidR="00624195" w:rsidRPr="00624195">
        <w:rPr>
          <w:rFonts w:cs="Calibri"/>
        </w:rPr>
        <w:t> </w:t>
      </w:r>
      <w:r w:rsidR="00624195" w:rsidRPr="00624195">
        <w:t xml:space="preserve">833/2014 </w:t>
      </w:r>
      <w:r w:rsidR="001D3993" w:rsidRPr="001D3993">
        <w:t>in der Fassung des Art. 1 Ziff. 15 der Verordnung (EU) 2022/1269 des Rates vom 21. Juli 2022</w:t>
      </w:r>
      <w:r w:rsidR="003926EE">
        <w:t xml:space="preserve"> (</w:t>
      </w:r>
      <w:r w:rsidR="003926EE" w:rsidRPr="002A17BB">
        <w:rPr>
          <w:b/>
          <w:bCs/>
        </w:rPr>
        <w:t>nachfolgend Verordnung</w:t>
      </w:r>
      <w:r w:rsidR="003926EE">
        <w:t>)</w:t>
      </w:r>
      <w:r w:rsidR="00624195" w:rsidRPr="00624195">
        <w:t>, genannten Personen, Organisationen oder Einrichtungen</w:t>
      </w:r>
      <w:r w:rsidR="00624195">
        <w:t>.</w:t>
      </w:r>
    </w:p>
    <w:p w14:paraId="06E65C3A" w14:textId="3579727E" w:rsidR="003926EE" w:rsidRDefault="003926EE" w:rsidP="00234666">
      <w:pPr>
        <w:pStyle w:val="Textnachberschrift"/>
      </w:pPr>
      <w:r w:rsidRPr="003926EE">
        <w:t>Der Wortlaut der Vorschrift ist als Anlage beigefügt.</w:t>
      </w:r>
    </w:p>
    <w:p w14:paraId="77E880EC" w14:textId="5BE95FAD" w:rsidR="000D5AC9" w:rsidRDefault="000D5AC9" w:rsidP="00234666">
      <w:pPr>
        <w:pStyle w:val="Textnachberschrift"/>
      </w:pPr>
      <w:r>
        <w:lastRenderedPageBreak/>
        <w:t>Dem Erklärenden ist bekannt</w:t>
      </w:r>
      <w:r w:rsidRPr="000D5AC9">
        <w:t>, dass die vorstehend</w:t>
      </w:r>
      <w:r w:rsidR="00116BF2">
        <w:t xml:space="preserve"> genannte</w:t>
      </w:r>
      <w:r w:rsidRPr="000D5AC9">
        <w:t xml:space="preserve"> Vorschrift </w:t>
      </w:r>
      <w:r w:rsidR="00E002CE">
        <w:t xml:space="preserve">Art. 5k) der Verordnung </w:t>
      </w:r>
      <w:r w:rsidRPr="000D5AC9">
        <w:t>sowohl die Vergabe öffentlicher Aufträge oder Konzessionen als auch die weitere Erfüllung bereits abgeschlossener Verträge grundsätzlich verbietet. Ausgenommen von dem Verbot der weiteren Vertragserfüllung sind gem. Artikel 5 k) Absatz 4 der</w:t>
      </w:r>
      <w:r w:rsidR="001D23CD">
        <w:t xml:space="preserve"> </w:t>
      </w:r>
      <w:r w:rsidRPr="000D5AC9">
        <w:t xml:space="preserve">Verordnung </w:t>
      </w:r>
      <w:r w:rsidRPr="000D5AC9">
        <w:rPr>
          <w:color w:val="333333"/>
        </w:rPr>
        <w:t>bis zum 10.</w:t>
      </w:r>
      <w:r w:rsidRPr="000D5AC9">
        <w:rPr>
          <w:rFonts w:cs="Calibri"/>
          <w:color w:val="333333"/>
        </w:rPr>
        <w:t> </w:t>
      </w:r>
      <w:r w:rsidRPr="000D5AC9">
        <w:rPr>
          <w:color w:val="333333"/>
        </w:rPr>
        <w:t>Oktober 2022</w:t>
      </w:r>
      <w:r w:rsidRPr="000D5AC9">
        <w:rPr>
          <w:rFonts w:cs="Calibri"/>
          <w:color w:val="333333"/>
        </w:rPr>
        <w:t> </w:t>
      </w:r>
      <w:r w:rsidRPr="000D5AC9">
        <w:t>solche Verträge, die vor dem 9. April 2022 geschlossen wurden.</w:t>
      </w:r>
    </w:p>
    <w:p w14:paraId="7AFEEA05" w14:textId="310FE451" w:rsidR="00C50C36" w:rsidRPr="00C50C36" w:rsidRDefault="00C50C36" w:rsidP="00234666">
      <w:pPr>
        <w:pStyle w:val="berschrift2"/>
      </w:pPr>
      <w:r w:rsidRPr="00C50C36">
        <w:t>Kein Auftrags- bzw. Erfüllungsverbot durch Beteiligung betroffener Unternehmen</w:t>
      </w:r>
    </w:p>
    <w:p w14:paraId="0239BF1C" w14:textId="6E220374" w:rsidR="000D5AC9" w:rsidRPr="000D5AC9" w:rsidRDefault="000D5AC9" w:rsidP="00234666">
      <w:pPr>
        <w:pStyle w:val="Textnachberschrift"/>
      </w:pPr>
      <w:r w:rsidRPr="000D5AC9">
        <w:t>Verboten sind nicht nur Auftragsvergaben an Unternehmen (Personen, Organisationen oder Einrichtungen) iSd Vorschrift, sondern auch eine Beteiligung solcher Unternehmen am Auftrag als Unterauftragnehmer, Lieferanten oder im Zusammenhang mit der Erbringung des Eignungsnachweises (soweit mehr als 10% des Auftragswertes auf betroffene Unternehmen entfallen).</w:t>
      </w:r>
      <w:r w:rsidR="00C50C36">
        <w:t xml:space="preserve">  Für diese Fälle wird folgendes erklärt:</w:t>
      </w:r>
    </w:p>
    <w:p w14:paraId="3E214521" w14:textId="69107698" w:rsidR="003926EE" w:rsidRPr="003926EE" w:rsidRDefault="005F1422" w:rsidP="00234666">
      <w:pPr>
        <w:pStyle w:val="Textnachberschrift"/>
        <w:ind w:hanging="567"/>
      </w:pPr>
      <w:sdt>
        <w:sdtPr>
          <w:id w:val="-627934649"/>
          <w14:checkbox>
            <w14:checked w14:val="0"/>
            <w14:checkedState w14:val="2612" w14:font="MS Gothic"/>
            <w14:uncheckedState w14:val="2610" w14:font="MS Gothic"/>
          </w14:checkbox>
        </w:sdtPr>
        <w:sdtEndPr/>
        <w:sdtContent>
          <w:r w:rsidR="003926EE" w:rsidRPr="003926EE">
            <w:rPr>
              <w:rFonts w:ascii="Segoe UI Symbol" w:eastAsia="MS Gothic" w:hAnsi="Segoe UI Symbol" w:cs="Segoe UI Symbol"/>
            </w:rPr>
            <w:t>☐</w:t>
          </w:r>
        </w:sdtContent>
      </w:sdt>
      <w:r w:rsidR="003926EE" w:rsidRPr="003926EE">
        <w:tab/>
      </w:r>
      <w:r w:rsidR="0083285E" w:rsidRPr="0083285E">
        <w:t xml:space="preserve">Der </w:t>
      </w:r>
      <w:r w:rsidR="0083285E">
        <w:t>Erklärende versichert</w:t>
      </w:r>
      <w:r w:rsidR="0083285E" w:rsidRPr="0083285E">
        <w:t xml:space="preserve">, dass er im Auftragsfall bzw. im Rahmen der Vertragsdurchführung </w:t>
      </w:r>
      <w:r w:rsidR="0083285E">
        <w:t xml:space="preserve">bei bereits bestehenden Vertragsverhältnissen </w:t>
      </w:r>
      <w:r w:rsidR="0083285E" w:rsidRPr="00F70572">
        <w:rPr>
          <w:b/>
          <w:u w:val="single"/>
        </w:rPr>
        <w:t>keine</w:t>
      </w:r>
      <w:r w:rsidR="0083285E" w:rsidRPr="0083285E">
        <w:t xml:space="preserve"> Unterauftragnehmer/Nachunternehmer, Lieferanten oder die Eignung leihende Dritte einsetzt bzw. einsetzen wird, für die Art. 5k Abs. 1 a) – c) der Verordnung zutrifft</w:t>
      </w:r>
      <w:r w:rsidR="0083285E">
        <w:t>.</w:t>
      </w:r>
    </w:p>
    <w:p w14:paraId="419F0797" w14:textId="68E9C370" w:rsidR="001D23CD" w:rsidRDefault="005F1422" w:rsidP="00234666">
      <w:pPr>
        <w:pStyle w:val="Textnachberschrift"/>
        <w:ind w:hanging="567"/>
      </w:pPr>
      <w:sdt>
        <w:sdtPr>
          <w:id w:val="-2026861227"/>
          <w14:checkbox>
            <w14:checked w14:val="0"/>
            <w14:checkedState w14:val="2612" w14:font="MS Gothic"/>
            <w14:uncheckedState w14:val="2610" w14:font="MS Gothic"/>
          </w14:checkbox>
        </w:sdtPr>
        <w:sdtEndPr/>
        <w:sdtContent>
          <w:r w:rsidR="003926EE" w:rsidRPr="003926EE">
            <w:rPr>
              <w:rFonts w:ascii="Segoe UI Symbol" w:eastAsia="MS Gothic" w:hAnsi="Segoe UI Symbol" w:cs="Segoe UI Symbol"/>
            </w:rPr>
            <w:t>☐</w:t>
          </w:r>
        </w:sdtContent>
      </w:sdt>
      <w:r w:rsidR="003926EE" w:rsidRPr="003926EE">
        <w:tab/>
      </w:r>
      <w:r w:rsidR="00432C20" w:rsidRPr="00432C20">
        <w:t xml:space="preserve">Der Erklärende versichert, dass er im Auftragsfall bzw. im Rahmen der Vertragsdurchführung bei bereits bestehenden Vertragsverhältnissen Unterauftragnehmer/Nachunternehmer, Lieferanten oder die Eignung leihende Dritte einsetzt bzw. einsetzen </w:t>
      </w:r>
      <w:proofErr w:type="gramStart"/>
      <w:r w:rsidR="00432C20" w:rsidRPr="00432C20">
        <w:t>wird,</w:t>
      </w:r>
      <w:r w:rsidR="003926EE" w:rsidRPr="003926EE">
        <w:t>,</w:t>
      </w:r>
      <w:proofErr w:type="gramEnd"/>
      <w:r w:rsidR="003926EE" w:rsidRPr="003926EE">
        <w:t xml:space="preserve"> für die Art. 5k Abs. 1 a) bis c) der Verordnung zutrifft, jedoch </w:t>
      </w:r>
      <w:r w:rsidR="003926EE" w:rsidRPr="003926EE">
        <w:rPr>
          <w:b/>
          <w:bCs/>
          <w:u w:val="single"/>
        </w:rPr>
        <w:t>entfallen nicht mehr als 10% des Auftragswerts</w:t>
      </w:r>
      <w:r w:rsidR="003926EE" w:rsidRPr="003926EE">
        <w:t xml:space="preserve"> auf diese.</w:t>
      </w:r>
      <w:r w:rsidR="002A17BB">
        <w:t xml:space="preserve"> </w:t>
      </w:r>
    </w:p>
    <w:p w14:paraId="43D973B0" w14:textId="65373967" w:rsidR="007D624A" w:rsidRPr="002A17BB" w:rsidRDefault="002A17BB" w:rsidP="00DF1590">
      <w:pPr>
        <w:pStyle w:val="berschrift2"/>
      </w:pPr>
      <w:r>
        <w:t>Das Nichtvorliegen eines Auftrags- bzw. Erfüllungsverbot</w:t>
      </w:r>
      <w:r w:rsidR="00432C20">
        <w:t>s</w:t>
      </w:r>
      <w:r>
        <w:t xml:space="preserve"> nach Art. 5k der Verordnung weisen wir </w:t>
      </w:r>
      <w:r w:rsidR="001D23CD">
        <w:t xml:space="preserve">auf Aufforderung des Auftraggebers </w:t>
      </w:r>
      <w:r>
        <w:t>gesondert durch entsprechende Unterlagen nach.</w:t>
      </w:r>
    </w:p>
    <w:p w14:paraId="71BA5156" w14:textId="6DB17923" w:rsidR="00624195" w:rsidRPr="00C27A4C" w:rsidRDefault="00C27A4C" w:rsidP="00234666">
      <w:pPr>
        <w:pStyle w:val="berschrift1"/>
      </w:pPr>
      <w:bookmarkStart w:id="3" w:name="_Ref100754493"/>
      <w:bookmarkStart w:id="4" w:name="_Ref100753334"/>
      <w:r w:rsidRPr="00C27A4C">
        <w:t>Vorgaben für Auftrag / Vertrag</w:t>
      </w:r>
      <w:bookmarkEnd w:id="3"/>
    </w:p>
    <w:p w14:paraId="4C81187E" w14:textId="27439CBC" w:rsidR="00C27A4C" w:rsidRPr="006F7DFE" w:rsidRDefault="00C27A4C" w:rsidP="00234666">
      <w:pPr>
        <w:pStyle w:val="berschrift2"/>
      </w:pPr>
      <w:bookmarkStart w:id="5" w:name="_Ref100754251"/>
      <w:r w:rsidRPr="006F7DFE">
        <w:t>Der Erklärende verpflichtet sich im Rahmen des bestehenden Auftrags bzw. im Auftragsfall die Voraussetzungen zum Nichtvorliegen eines Auftrags- bzw. Erfüllungsverbots nach Art. 5k</w:t>
      </w:r>
      <w:r w:rsidR="006F7DFE" w:rsidRPr="006F7DFE">
        <w:t>)</w:t>
      </w:r>
      <w:r w:rsidRPr="006F7DFE">
        <w:t xml:space="preserve"> der Verordnung nach Ziff. </w:t>
      </w:r>
      <w:r w:rsidRPr="006F7DFE">
        <w:fldChar w:fldCharType="begin"/>
      </w:r>
      <w:r w:rsidRPr="006F7DFE">
        <w:instrText xml:space="preserve"> REF _Ref100753794 \r \h </w:instrText>
      </w:r>
      <w:r w:rsidR="006F7DFE">
        <w:instrText xml:space="preserve"> \* MERGEFORMAT </w:instrText>
      </w:r>
      <w:r w:rsidRPr="006F7DFE">
        <w:fldChar w:fldCharType="separate"/>
      </w:r>
      <w:r w:rsidR="00752BBB">
        <w:t>3</w:t>
      </w:r>
      <w:r w:rsidRPr="006F7DFE">
        <w:fldChar w:fldCharType="end"/>
      </w:r>
      <w:r w:rsidRPr="006F7DFE">
        <w:t xml:space="preserve"> </w:t>
      </w:r>
      <w:r w:rsidR="006F7DFE" w:rsidRPr="006F7DFE">
        <w:t>während der Dauer der Geltung dieser Vorgaben aufrecht zu erhalten.</w:t>
      </w:r>
      <w:bookmarkEnd w:id="5"/>
    </w:p>
    <w:p w14:paraId="2CCF13E2" w14:textId="3E7A1A0C" w:rsidR="006F7DFE" w:rsidRPr="006F7DFE" w:rsidRDefault="006F7DFE" w:rsidP="00234666">
      <w:pPr>
        <w:pStyle w:val="berschrift2"/>
      </w:pPr>
      <w:bookmarkStart w:id="6" w:name="_Ref100754259"/>
      <w:r w:rsidRPr="006F7DFE">
        <w:t xml:space="preserve">Der Erklärende wird den Auftraggeber </w:t>
      </w:r>
      <w:r w:rsidR="00934D0C">
        <w:t xml:space="preserve">unaufgefordert </w:t>
      </w:r>
      <w:r w:rsidRPr="006F7DFE">
        <w:t xml:space="preserve">schnellstmöglich über jede vorgesehene oder eingetretene Änderung seines Unternehmens </w:t>
      </w:r>
      <w:r w:rsidR="00934D0C">
        <w:t xml:space="preserve">mindestens </w:t>
      </w:r>
      <w:r w:rsidRPr="006F7DFE">
        <w:t>in Textform informieren, wenn durch diese Änderung ein Erfüllungsverbot nach Art. 5k) der Verordnung droht oder eintritt.</w:t>
      </w:r>
      <w:bookmarkEnd w:id="6"/>
    </w:p>
    <w:p w14:paraId="517C45D9" w14:textId="38E5710F" w:rsidR="006F7DFE" w:rsidRPr="006F7DFE" w:rsidRDefault="006F7DFE" w:rsidP="00234666">
      <w:pPr>
        <w:pStyle w:val="Textnachberschrift"/>
      </w:pPr>
      <w:r w:rsidRPr="006F7DFE">
        <w:t>Gleiches gilt für den Fall, dass ein Erfüllungsverbot nach Art. 5k) der Verordnung durch den Einsatz eines Unterauftragnehmer, Lieferanten oder eignungsleihenden Dritten droht oder eintritt.</w:t>
      </w:r>
    </w:p>
    <w:p w14:paraId="0CBD4229" w14:textId="068C06BD" w:rsidR="000D5AC9" w:rsidRPr="00DC4AC8" w:rsidRDefault="006F7DFE" w:rsidP="00DF1590">
      <w:pPr>
        <w:pStyle w:val="berschrift2"/>
      </w:pPr>
      <w:bookmarkStart w:id="7" w:name="_Ref100754392"/>
      <w:bookmarkEnd w:id="4"/>
      <w:r w:rsidRPr="00DC4AC8">
        <w:lastRenderedPageBreak/>
        <w:t xml:space="preserve">Der Erklärende stellt den Auftraggeber auf erstes schriftliches Anfordern im Rahmen seiner Haftung gegenüber dem Auftraggeber von sämtlichen von Dritten gegenüber dem Auftraggeber geltend gemachten zivilrechtlichen Ansprüchen aus behaupteten Verstößen des Erklärenden gegen die Verpflichtungen nach Ziff. </w:t>
      </w:r>
      <w:r w:rsidR="00DC4AC8" w:rsidRPr="00DC4AC8">
        <w:fldChar w:fldCharType="begin"/>
      </w:r>
      <w:r w:rsidR="00DC4AC8" w:rsidRPr="00DC4AC8">
        <w:instrText xml:space="preserve"> REF _Ref100754251 \r \h </w:instrText>
      </w:r>
      <w:r w:rsidR="00DC4AC8">
        <w:instrText xml:space="preserve"> \* MERGEFORMAT </w:instrText>
      </w:r>
      <w:r w:rsidR="00DC4AC8" w:rsidRPr="00DC4AC8">
        <w:fldChar w:fldCharType="separate"/>
      </w:r>
      <w:r w:rsidR="00752BBB">
        <w:t>4.1</w:t>
      </w:r>
      <w:r w:rsidR="00DC4AC8" w:rsidRPr="00DC4AC8">
        <w:fldChar w:fldCharType="end"/>
      </w:r>
      <w:r w:rsidR="00DC4AC8" w:rsidRPr="00DC4AC8">
        <w:t xml:space="preserve"> und Ziff. </w:t>
      </w:r>
      <w:r w:rsidR="00DC4AC8" w:rsidRPr="00DC4AC8">
        <w:fldChar w:fldCharType="begin"/>
      </w:r>
      <w:r w:rsidR="00DC4AC8" w:rsidRPr="00DC4AC8">
        <w:instrText xml:space="preserve"> REF _Ref100754259 \r \h </w:instrText>
      </w:r>
      <w:r w:rsidR="00DC4AC8">
        <w:instrText xml:space="preserve"> \* MERGEFORMAT </w:instrText>
      </w:r>
      <w:r w:rsidR="00DC4AC8" w:rsidRPr="00DC4AC8">
        <w:fldChar w:fldCharType="separate"/>
      </w:r>
      <w:r w:rsidR="00752BBB">
        <w:t>4.2</w:t>
      </w:r>
      <w:r w:rsidR="00DC4AC8" w:rsidRPr="00DC4AC8">
        <w:fldChar w:fldCharType="end"/>
      </w:r>
      <w:r w:rsidR="00DC4AC8" w:rsidRPr="00DC4AC8">
        <w:t xml:space="preserve"> frei.</w:t>
      </w:r>
      <w:bookmarkEnd w:id="7"/>
    </w:p>
    <w:p w14:paraId="0E7B1C9D" w14:textId="4FF0C058" w:rsidR="00DC4AC8" w:rsidRPr="00DC4AC8" w:rsidRDefault="00DC4AC8" w:rsidP="00DF1590">
      <w:pPr>
        <w:pStyle w:val="Textnachberschrift"/>
      </w:pPr>
      <w:r w:rsidRPr="00DC4AC8">
        <w:t xml:space="preserve">Die vorliegende Freistellungsverpflichtung gilt auch für sämtliche Sanktionen, Bußgelder oder sonstige öffentlich-rechtlichen Maßnahmen oder öffentlich-rechtlichen Ansprüche, die von juristischen Personen des öffentlichen Rechts wegen etwaiger Verstöße des Erklärenden gegen die die Verpflichtungen nach Ziff. </w:t>
      </w:r>
      <w:r w:rsidRPr="00DC4AC8">
        <w:fldChar w:fldCharType="begin"/>
      </w:r>
      <w:r w:rsidRPr="00DC4AC8">
        <w:instrText xml:space="preserve"> REF _Ref100754251 \r \h </w:instrText>
      </w:r>
      <w:r>
        <w:instrText xml:space="preserve"> \* MERGEFORMAT </w:instrText>
      </w:r>
      <w:r w:rsidRPr="00DC4AC8">
        <w:fldChar w:fldCharType="separate"/>
      </w:r>
      <w:r w:rsidR="00752BBB">
        <w:t>4.1</w:t>
      </w:r>
      <w:r w:rsidRPr="00DC4AC8">
        <w:fldChar w:fldCharType="end"/>
      </w:r>
      <w:r w:rsidRPr="00DC4AC8">
        <w:t xml:space="preserve"> und Ziff. </w:t>
      </w:r>
      <w:r w:rsidRPr="00DC4AC8">
        <w:fldChar w:fldCharType="begin"/>
      </w:r>
      <w:r w:rsidRPr="00DC4AC8">
        <w:instrText xml:space="preserve"> REF _Ref100754259 \r \h </w:instrText>
      </w:r>
      <w:r>
        <w:instrText xml:space="preserve"> \* MERGEFORMAT </w:instrText>
      </w:r>
      <w:r w:rsidRPr="00DC4AC8">
        <w:fldChar w:fldCharType="separate"/>
      </w:r>
      <w:r w:rsidR="00752BBB">
        <w:t>4.2</w:t>
      </w:r>
      <w:r w:rsidRPr="00DC4AC8">
        <w:fldChar w:fldCharType="end"/>
      </w:r>
      <w:r w:rsidRPr="00DC4AC8">
        <w:t xml:space="preserve"> geltend gemacht werden.</w:t>
      </w:r>
    </w:p>
    <w:p w14:paraId="4C7466D5" w14:textId="143F0A8B" w:rsidR="00DC4AC8" w:rsidRPr="00DC4AC8" w:rsidRDefault="00DC4AC8" w:rsidP="00234666">
      <w:pPr>
        <w:pStyle w:val="Textnachberschrift"/>
      </w:pPr>
      <w:r w:rsidRPr="00DC4AC8">
        <w:t xml:space="preserve">Von der Freistellungspflicht nach Ziff. </w:t>
      </w:r>
      <w:r w:rsidRPr="00DC4AC8">
        <w:fldChar w:fldCharType="begin"/>
      </w:r>
      <w:r w:rsidRPr="00DC4AC8">
        <w:instrText xml:space="preserve"> REF _Ref100754392 \r \h </w:instrText>
      </w:r>
      <w:r>
        <w:instrText xml:space="preserve"> \* MERGEFORMAT </w:instrText>
      </w:r>
      <w:r w:rsidRPr="00DC4AC8">
        <w:fldChar w:fldCharType="separate"/>
      </w:r>
      <w:r w:rsidR="00752BBB">
        <w:t>4.3</w:t>
      </w:r>
      <w:r w:rsidRPr="00DC4AC8">
        <w:fldChar w:fldCharType="end"/>
      </w:r>
      <w:r w:rsidRPr="00DC4AC8">
        <w:t xml:space="preserve"> sind auch sämtliche Kosten umfasst, die im Zusammenhang mit der Rechtsverteidigung anfallen, z.B. Anwalts- und Gerichtskosten.</w:t>
      </w:r>
    </w:p>
    <w:p w14:paraId="6AB0A4EF" w14:textId="59B4DFD0" w:rsidR="00DC4AC8" w:rsidRDefault="00DC4AC8" w:rsidP="00234666">
      <w:pPr>
        <w:pStyle w:val="berschrift2"/>
      </w:pPr>
      <w:r w:rsidRPr="00DC4AC8">
        <w:t xml:space="preserve">Für den </w:t>
      </w:r>
      <w:r w:rsidRPr="00234666">
        <w:t>Fall</w:t>
      </w:r>
      <w:r w:rsidRPr="00DC4AC8">
        <w:t xml:space="preserve"> des Nichteinhaltens der voranstehenden Anforderungen nach Ziff. </w:t>
      </w:r>
      <w:r w:rsidRPr="00DC4AC8">
        <w:fldChar w:fldCharType="begin"/>
      </w:r>
      <w:r w:rsidRPr="00DC4AC8">
        <w:instrText xml:space="preserve"> REF _Ref100754493 \r \h </w:instrText>
      </w:r>
      <w:r>
        <w:instrText xml:space="preserve"> \* MERGEFORMAT </w:instrText>
      </w:r>
      <w:r w:rsidRPr="00DC4AC8">
        <w:fldChar w:fldCharType="separate"/>
      </w:r>
      <w:r w:rsidR="00752BBB">
        <w:t>4</w:t>
      </w:r>
      <w:r w:rsidRPr="00DC4AC8">
        <w:fldChar w:fldCharType="end"/>
      </w:r>
      <w:r w:rsidRPr="00DC4AC8">
        <w:t xml:space="preserve"> steht dem Auftraggeber das Recht zu</w:t>
      </w:r>
      <w:r w:rsidR="007D624A">
        <w:t>,</w:t>
      </w:r>
      <w:r w:rsidRPr="00DC4AC8">
        <w:t xml:space="preserve"> den Vertrag außerordentlich zu kündigen.</w:t>
      </w:r>
    </w:p>
    <w:p w14:paraId="598E4983" w14:textId="1D372016" w:rsidR="0003699B" w:rsidRPr="00F73AB5" w:rsidRDefault="00AB72D9" w:rsidP="00234666">
      <w:pPr>
        <w:pStyle w:val="berschrift2"/>
      </w:pPr>
      <w:r>
        <w:t xml:space="preserve">Die </w:t>
      </w:r>
      <w:r w:rsidR="00925006">
        <w:t xml:space="preserve">Freistellungspflicht nach Ziff. </w:t>
      </w:r>
      <w:r w:rsidR="00234666">
        <w:fldChar w:fldCharType="begin"/>
      </w:r>
      <w:r w:rsidR="00234666">
        <w:instrText xml:space="preserve"> REF _Ref100754259 \r \h </w:instrText>
      </w:r>
      <w:r w:rsidR="00234666">
        <w:fldChar w:fldCharType="separate"/>
      </w:r>
      <w:r w:rsidR="00752BBB">
        <w:t>4.2</w:t>
      </w:r>
      <w:r w:rsidR="00234666">
        <w:fldChar w:fldCharType="end"/>
      </w:r>
      <w:r w:rsidR="00925006">
        <w:t xml:space="preserve"> und </w:t>
      </w:r>
      <w:r w:rsidR="00234666">
        <w:fldChar w:fldCharType="begin"/>
      </w:r>
      <w:r w:rsidR="00234666">
        <w:instrText xml:space="preserve"> REF _Ref100754392 \r \h </w:instrText>
      </w:r>
      <w:r w:rsidR="00234666">
        <w:fldChar w:fldCharType="separate"/>
      </w:r>
      <w:r w:rsidR="00752BBB">
        <w:t>4.3</w:t>
      </w:r>
      <w:r w:rsidR="00234666">
        <w:fldChar w:fldCharType="end"/>
      </w:r>
      <w:r w:rsidR="00D02E11">
        <w:t xml:space="preserve"> behält</w:t>
      </w:r>
      <w:r>
        <w:t xml:space="preserve"> auch </w:t>
      </w:r>
      <w:r w:rsidR="00D02E11">
        <w:t xml:space="preserve">selbständige </w:t>
      </w:r>
      <w:r>
        <w:t>Gültigkeit, s</w:t>
      </w:r>
      <w:r w:rsidR="00925006">
        <w:t>ollte</w:t>
      </w:r>
      <w:r w:rsidR="00F73AB5" w:rsidRPr="00F73AB5">
        <w:t xml:space="preserve"> </w:t>
      </w:r>
      <w:r w:rsidR="00925006">
        <w:t>das bestehende</w:t>
      </w:r>
      <w:r w:rsidRPr="00AB72D9">
        <w:t xml:space="preserve"> Auftrags</w:t>
      </w:r>
      <w:r w:rsidR="00925006">
        <w:t>verhältnis</w:t>
      </w:r>
      <w:r w:rsidRPr="00AB72D9">
        <w:t xml:space="preserve"> bzw. </w:t>
      </w:r>
      <w:r w:rsidR="00925006">
        <w:t xml:space="preserve">der </w:t>
      </w:r>
      <w:r w:rsidRPr="00AB72D9">
        <w:t xml:space="preserve">im Auftragsfall </w:t>
      </w:r>
      <w:r w:rsidR="00925006">
        <w:t xml:space="preserve">abgeschlossene Vertrag wegen </w:t>
      </w:r>
      <w:r w:rsidR="00D872EB">
        <w:t xml:space="preserve">Vorliegens eines </w:t>
      </w:r>
      <w:r w:rsidR="00D872EB" w:rsidRPr="00D872EB">
        <w:t xml:space="preserve">Auftrags- bzw. Erfüllungsverbots nach Art. 5k) der Verordnung </w:t>
      </w:r>
      <w:r w:rsidR="00D872EB">
        <w:t>nichtig sein</w:t>
      </w:r>
      <w:r w:rsidR="00DF56BB">
        <w:t xml:space="preserve"> oder werden</w:t>
      </w:r>
      <w:r w:rsidR="00F73AB5" w:rsidRPr="00F73AB5">
        <w:t>.</w:t>
      </w:r>
    </w:p>
    <w:p w14:paraId="0EBEDDDE" w14:textId="309C5B6C" w:rsidR="00215DBC" w:rsidRPr="00215DBC" w:rsidRDefault="00215DBC" w:rsidP="00234666">
      <w:pPr>
        <w:pStyle w:val="berschrift1"/>
      </w:pPr>
      <w:r w:rsidRPr="00215DBC">
        <w:t>Abschlusserklärung</w:t>
      </w:r>
    </w:p>
    <w:p w14:paraId="796BFEF8" w14:textId="43087BC8" w:rsidR="00215DBC" w:rsidRPr="00215DBC" w:rsidRDefault="00215DBC" w:rsidP="00234666">
      <w:pPr>
        <w:pStyle w:val="Textnachberschrift"/>
      </w:pPr>
      <w:r w:rsidRPr="00215DBC">
        <w:t xml:space="preserve">Der Erklärende (siehe Ziff. </w:t>
      </w:r>
      <w:r w:rsidRPr="00215DBC">
        <w:fldChar w:fldCharType="begin"/>
      </w:r>
      <w:r w:rsidRPr="00215DBC">
        <w:instrText xml:space="preserve"> REF _Ref100753299 \r \h </w:instrText>
      </w:r>
      <w:r>
        <w:instrText xml:space="preserve"> \* MERGEFORMAT </w:instrText>
      </w:r>
      <w:r w:rsidRPr="00215DBC">
        <w:fldChar w:fldCharType="separate"/>
      </w:r>
      <w:r w:rsidR="00752BBB">
        <w:t>2</w:t>
      </w:r>
      <w:r w:rsidRPr="00215DBC">
        <w:fldChar w:fldCharType="end"/>
      </w:r>
      <w:r w:rsidRPr="00215DBC">
        <w:t xml:space="preserve">) bestätigt mit der nachfolgenden Namensnennung die Richtigkeit der voranstehenden Angaben und die Geltung der in Ziff. </w:t>
      </w:r>
      <w:r w:rsidRPr="00215DBC">
        <w:fldChar w:fldCharType="begin"/>
      </w:r>
      <w:r w:rsidRPr="00215DBC">
        <w:instrText xml:space="preserve"> REF _Ref100753334 \r \h </w:instrText>
      </w:r>
      <w:r>
        <w:instrText xml:space="preserve"> \* MERGEFORMAT </w:instrText>
      </w:r>
      <w:r w:rsidRPr="00215DBC">
        <w:fldChar w:fldCharType="separate"/>
      </w:r>
      <w:r w:rsidR="00752BBB">
        <w:t>4</w:t>
      </w:r>
      <w:r w:rsidRPr="00215DBC">
        <w:fldChar w:fldCharType="end"/>
      </w:r>
      <w:r w:rsidRPr="00215DBC">
        <w:t xml:space="preserve"> enthaltenen Vorgaben</w:t>
      </w:r>
      <w:r w:rsidR="007D624A">
        <w:t xml:space="preserve"> für den Auftrag.</w:t>
      </w:r>
    </w:p>
    <w:tbl>
      <w:tblPr>
        <w:tblStyle w:val="Tabellenraster"/>
        <w:tblW w:w="0" w:type="auto"/>
        <w:tblInd w:w="-34" w:type="dxa"/>
        <w:tblLook w:val="04A0" w:firstRow="1" w:lastRow="0" w:firstColumn="1" w:lastColumn="0" w:noHBand="0" w:noVBand="1"/>
      </w:tblPr>
      <w:tblGrid>
        <w:gridCol w:w="4640"/>
        <w:gridCol w:w="4606"/>
      </w:tblGrid>
      <w:tr w:rsidR="00DC4AC8" w:rsidRPr="00284293" w14:paraId="472E76FF" w14:textId="77777777" w:rsidTr="0007054A">
        <w:tc>
          <w:tcPr>
            <w:tcW w:w="4640" w:type="dxa"/>
          </w:tcPr>
          <w:p w14:paraId="32ED7791" w14:textId="77777777" w:rsidR="00215DBC" w:rsidRPr="00D33458" w:rsidRDefault="00215DBC" w:rsidP="00234666">
            <w:r w:rsidRPr="00D33458">
              <w:t xml:space="preserve">Ort: </w:t>
            </w:r>
            <w:r w:rsidRPr="00D33458">
              <w:fldChar w:fldCharType="begin">
                <w:ffData>
                  <w:name w:val="Text2"/>
                  <w:enabled/>
                  <w:calcOnExit w:val="0"/>
                  <w:textInput/>
                </w:ffData>
              </w:fldChar>
            </w:r>
            <w:r w:rsidRPr="008B217B">
              <w:instrText xml:space="preserve"> FORMTEXT </w:instrText>
            </w:r>
            <w:r w:rsidRPr="00D33458">
              <w:fldChar w:fldCharType="separate"/>
            </w:r>
            <w:r w:rsidRPr="008B217B">
              <w:rPr>
                <w:noProof/>
              </w:rPr>
              <w:t> </w:t>
            </w:r>
            <w:r w:rsidRPr="008B217B">
              <w:rPr>
                <w:noProof/>
              </w:rPr>
              <w:t> </w:t>
            </w:r>
            <w:r w:rsidRPr="008B217B">
              <w:rPr>
                <w:noProof/>
              </w:rPr>
              <w:t> </w:t>
            </w:r>
            <w:r w:rsidRPr="008B217B">
              <w:rPr>
                <w:noProof/>
              </w:rPr>
              <w:t> </w:t>
            </w:r>
            <w:r w:rsidRPr="008B217B">
              <w:rPr>
                <w:noProof/>
              </w:rPr>
              <w:t> </w:t>
            </w:r>
            <w:r w:rsidRPr="00D33458">
              <w:fldChar w:fldCharType="end"/>
            </w:r>
          </w:p>
          <w:p w14:paraId="79B5CB8B" w14:textId="77777777" w:rsidR="00215DBC" w:rsidRDefault="00215DBC" w:rsidP="00234666"/>
          <w:p w14:paraId="69F28E9B" w14:textId="4E4E8BE8" w:rsidR="00215DBC" w:rsidRPr="00D33458" w:rsidRDefault="00215DBC" w:rsidP="00234666">
            <w:r w:rsidRPr="00D33458">
              <w:t xml:space="preserve">Datum: </w:t>
            </w:r>
            <w:r w:rsidRPr="00D33458">
              <w:fldChar w:fldCharType="begin">
                <w:ffData>
                  <w:name w:val="Text2"/>
                  <w:enabled/>
                  <w:calcOnExit w:val="0"/>
                  <w:textInput/>
                </w:ffData>
              </w:fldChar>
            </w:r>
            <w:r w:rsidRPr="008B217B">
              <w:instrText xml:space="preserve"> FORMTEXT </w:instrText>
            </w:r>
            <w:r w:rsidRPr="00D33458">
              <w:fldChar w:fldCharType="separate"/>
            </w:r>
            <w:r w:rsidRPr="008B217B">
              <w:rPr>
                <w:noProof/>
              </w:rPr>
              <w:t> </w:t>
            </w:r>
            <w:r w:rsidRPr="008B217B">
              <w:rPr>
                <w:noProof/>
              </w:rPr>
              <w:t> </w:t>
            </w:r>
            <w:r w:rsidRPr="008B217B">
              <w:rPr>
                <w:noProof/>
              </w:rPr>
              <w:t> </w:t>
            </w:r>
            <w:r w:rsidRPr="008B217B">
              <w:rPr>
                <w:noProof/>
              </w:rPr>
              <w:t> </w:t>
            </w:r>
            <w:r w:rsidRPr="008B217B">
              <w:rPr>
                <w:noProof/>
              </w:rPr>
              <w:t> </w:t>
            </w:r>
            <w:r w:rsidRPr="00D33458">
              <w:fldChar w:fldCharType="end"/>
            </w:r>
          </w:p>
        </w:tc>
        <w:tc>
          <w:tcPr>
            <w:tcW w:w="4606" w:type="dxa"/>
          </w:tcPr>
          <w:p w14:paraId="09670335" w14:textId="5862D2E9" w:rsidR="00215DBC" w:rsidRPr="00D33458" w:rsidRDefault="00215DBC" w:rsidP="00234666">
            <w:r w:rsidRPr="00D33458">
              <w:t>Namensnennung:</w:t>
            </w:r>
          </w:p>
          <w:p w14:paraId="31184414" w14:textId="77777777" w:rsidR="00215DBC" w:rsidRPr="00D33458" w:rsidRDefault="00215DBC" w:rsidP="00234666">
            <w:r w:rsidRPr="00D33458">
              <w:fldChar w:fldCharType="begin">
                <w:ffData>
                  <w:name w:val="Text2"/>
                  <w:enabled/>
                  <w:calcOnExit w:val="0"/>
                  <w:textInput/>
                </w:ffData>
              </w:fldChar>
            </w:r>
            <w:r w:rsidRPr="008B217B">
              <w:instrText xml:space="preserve"> FORMTEXT </w:instrText>
            </w:r>
            <w:r w:rsidRPr="00D33458">
              <w:fldChar w:fldCharType="separate"/>
            </w:r>
            <w:r w:rsidRPr="008B217B">
              <w:rPr>
                <w:noProof/>
              </w:rPr>
              <w:t> </w:t>
            </w:r>
            <w:r w:rsidRPr="008B217B">
              <w:rPr>
                <w:noProof/>
              </w:rPr>
              <w:t> </w:t>
            </w:r>
            <w:r w:rsidRPr="008B217B">
              <w:rPr>
                <w:noProof/>
              </w:rPr>
              <w:t> </w:t>
            </w:r>
            <w:r w:rsidRPr="008B217B">
              <w:rPr>
                <w:noProof/>
              </w:rPr>
              <w:t> </w:t>
            </w:r>
            <w:r w:rsidRPr="008B217B">
              <w:rPr>
                <w:noProof/>
              </w:rPr>
              <w:t> </w:t>
            </w:r>
            <w:r w:rsidRPr="00D33458">
              <w:fldChar w:fldCharType="end"/>
            </w:r>
          </w:p>
          <w:p w14:paraId="784DA463" w14:textId="77777777" w:rsidR="00215DBC" w:rsidRPr="00D33458" w:rsidRDefault="00215DBC" w:rsidP="00234666">
            <w:r w:rsidRPr="00D33458">
              <w:t>Bezeichnung des Unternehmens, für das die Erklärung abgegeben wird:</w:t>
            </w:r>
          </w:p>
          <w:p w14:paraId="1DE0767E" w14:textId="365A193A" w:rsidR="00215DBC" w:rsidRPr="00D33458" w:rsidRDefault="00215DBC">
            <w:r w:rsidRPr="00D33458">
              <w:fldChar w:fldCharType="begin">
                <w:ffData>
                  <w:name w:val="Text2"/>
                  <w:enabled/>
                  <w:calcOnExit w:val="0"/>
                  <w:textInput/>
                </w:ffData>
              </w:fldChar>
            </w:r>
            <w:r w:rsidRPr="008B217B">
              <w:instrText xml:space="preserve"> FORMTEXT </w:instrText>
            </w:r>
            <w:r w:rsidRPr="00D33458">
              <w:fldChar w:fldCharType="separate"/>
            </w:r>
            <w:r w:rsidRPr="008B217B">
              <w:rPr>
                <w:noProof/>
              </w:rPr>
              <w:t> </w:t>
            </w:r>
            <w:r w:rsidRPr="008B217B">
              <w:rPr>
                <w:noProof/>
              </w:rPr>
              <w:t> </w:t>
            </w:r>
            <w:r w:rsidRPr="008B217B">
              <w:rPr>
                <w:noProof/>
              </w:rPr>
              <w:t> </w:t>
            </w:r>
            <w:r w:rsidRPr="008B217B">
              <w:rPr>
                <w:noProof/>
              </w:rPr>
              <w:t> </w:t>
            </w:r>
            <w:r w:rsidRPr="008B217B">
              <w:rPr>
                <w:noProof/>
              </w:rPr>
              <w:t> </w:t>
            </w:r>
            <w:r w:rsidRPr="00D33458">
              <w:fldChar w:fldCharType="end"/>
            </w:r>
          </w:p>
        </w:tc>
      </w:tr>
    </w:tbl>
    <w:p w14:paraId="778E5754" w14:textId="77777777" w:rsidR="005A1861" w:rsidRDefault="005A1861" w:rsidP="00DF1590"/>
    <w:p w14:paraId="0BA90C66" w14:textId="6C51DCE7" w:rsidR="001D3993" w:rsidRPr="001D3993" w:rsidRDefault="000D5AC9" w:rsidP="001D3993">
      <w:r w:rsidRPr="005A1861">
        <w:t>Artikel 5k der Verordnung (siehe oben) lautet wie folgt:</w:t>
      </w:r>
      <w:r w:rsidR="001D3993" w:rsidRPr="001D3993">
        <w:rPr>
          <w:rFonts w:ascii="Arial" w:eastAsiaTheme="minorHAnsi" w:hAnsi="Arial" w:cstheme="minorBidi"/>
          <w:sz w:val="20"/>
          <w:szCs w:val="20"/>
          <w:lang w:eastAsia="en-US"/>
        </w:rPr>
        <w:t xml:space="preserve"> </w:t>
      </w:r>
    </w:p>
    <w:p w14:paraId="6F4D4A24" w14:textId="77777777" w:rsidR="001D3993" w:rsidRPr="001D3993" w:rsidRDefault="001D3993" w:rsidP="001D3993">
      <w:r w:rsidRPr="001D3993">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w:t>
      </w:r>
      <w:r w:rsidRPr="001D3993">
        <w:lastRenderedPageBreak/>
        <w:t>Personen, Organisationen oder Einrichtungen zu vergeben bzw. Verträge mit solchen Personen, Organisationen oder Einrichtungen weiterhin zu erfüllen:</w:t>
      </w:r>
    </w:p>
    <w:p w14:paraId="032243EA" w14:textId="77777777" w:rsidR="001D3993" w:rsidRPr="001D3993" w:rsidRDefault="001D3993" w:rsidP="001D3993">
      <w:r w:rsidRPr="001D3993">
        <w:t>a) russische Staatsangehörige, in Russland ansässige natürliche Personen oder in Russland niedergelassene juristische Personen, Organisationen oder Einrichtungen,</w:t>
      </w:r>
    </w:p>
    <w:p w14:paraId="54940CCC" w14:textId="77777777" w:rsidR="001D3993" w:rsidRPr="001D3993" w:rsidRDefault="001D3993" w:rsidP="001D3993">
      <w:r w:rsidRPr="001D3993">
        <w:t>b) juristische Personen, Organisationen oder Einrichtungen, deren Anteile zu über 50 % unmittelbar oder mittelbar von einer der unter Buchstabe a genannten Organisationen gehalten werden, oder</w:t>
      </w:r>
    </w:p>
    <w:p w14:paraId="4EBBCF11" w14:textId="77777777" w:rsidR="001D3993" w:rsidRPr="001D3993" w:rsidRDefault="001D3993" w:rsidP="001D3993">
      <w:r w:rsidRPr="001D3993">
        <w:t xml:space="preserve">c) natürliche oder juristische Personen, Organisationen oder Einrichtungen, die im Namen oder auf Anweisung einer der unter Buchstabe a oder b genannten Organisationen handeln, </w:t>
      </w:r>
    </w:p>
    <w:p w14:paraId="1603B1AB" w14:textId="77777777" w:rsidR="001D3993" w:rsidRPr="001D3993" w:rsidRDefault="001D3993" w:rsidP="001D3993">
      <w:r w:rsidRPr="001D3993">
        <w:t xml:space="preserve">einschließlich — wenn auf sie mehr als 10 % des Auftragswerts entfällt </w:t>
      </w:r>
      <w:proofErr w:type="gramStart"/>
      <w:r w:rsidRPr="001D3993">
        <w:t>— ,</w:t>
      </w:r>
      <w:proofErr w:type="gramEnd"/>
      <w:r w:rsidRPr="001D3993">
        <w:t xml:space="preserve"> Unterauftragnehmer, Lieferanten oder Unternehmen, deren Kapazitäten im Sinne der Richtlinien über die öffentliche Auftragsvergabe in Anspruch genommen werden.</w:t>
      </w:r>
    </w:p>
    <w:p w14:paraId="26C3B594" w14:textId="77777777" w:rsidR="001D3993" w:rsidRPr="001D3993" w:rsidRDefault="001D3993" w:rsidP="001D3993">
      <w:r w:rsidRPr="001D3993">
        <w:t>(2) Abweichend von Absatz 1 können die zuständigen Behörden die Vergabe oder die Fortsetzung der Erfüllung von Verträgen genehmigen, die bestimmt sind für</w:t>
      </w:r>
    </w:p>
    <w:p w14:paraId="3D19BB0B" w14:textId="77777777" w:rsidR="001D3993" w:rsidRPr="001D3993" w:rsidRDefault="001D3993" w:rsidP="001D3993">
      <w:r w:rsidRPr="001D3993">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F296B64" w14:textId="77777777" w:rsidR="001D3993" w:rsidRPr="001D3993" w:rsidRDefault="001D3993" w:rsidP="001D3993">
      <w:r w:rsidRPr="001D3993">
        <w:t>b) die zwischenstaatliche Zusammenarbeit bei Raumfahrtprogrammen,</w:t>
      </w:r>
    </w:p>
    <w:p w14:paraId="13099F5E" w14:textId="77777777" w:rsidR="001D3993" w:rsidRPr="001D3993" w:rsidRDefault="001D3993" w:rsidP="001D3993">
      <w:r w:rsidRPr="001D3993">
        <w:t>c) die Bereitstellung unbedingt notwendiger Güter oder Dienstleistungen, wenn sie ausschließlich oder nur in ausreichender Menge von den in Absatz 1 genannten Personen bereitgestellt werden können,</w:t>
      </w:r>
    </w:p>
    <w:p w14:paraId="733389ED" w14:textId="77777777" w:rsidR="001D3993" w:rsidRPr="001D3993" w:rsidRDefault="001D3993" w:rsidP="001D3993">
      <w:r w:rsidRPr="001D3993">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B3F2C75" w14:textId="77777777" w:rsidR="001D3993" w:rsidRPr="001D3993" w:rsidRDefault="001D3993" w:rsidP="001D3993">
      <w:r w:rsidRPr="001D3993">
        <w:t xml:space="preserve">e) </w:t>
      </w:r>
      <w:proofErr w:type="gramStart"/>
      <w:r w:rsidRPr="001D3993">
        <w:t>soweit</w:t>
      </w:r>
      <w:proofErr w:type="gramEnd"/>
      <w:r w:rsidRPr="001D3993">
        <w:t xml:space="preserve"> nicht nach Artikel 3m oder 3n verboten – den Kauf, die Einfuhr oder die Beförderung von Erdgas und Erdöl, einschließlich raffinierter Erdölerzeugnisse, sowie von Titan, Aluminium, Kupfer, Nickel, Palladium und Eisenerz aus oder durch Russland in die Union, oder</w:t>
      </w:r>
    </w:p>
    <w:p w14:paraId="61993295" w14:textId="77777777" w:rsidR="001D3993" w:rsidRPr="001D3993" w:rsidRDefault="001D3993" w:rsidP="001D3993">
      <w:r w:rsidRPr="001D3993">
        <w:t>f) den Kauf, die Einfuhr oder die Beförderung von Kohle und anderen festen fossile Brennstoffen, die in Anhang XXII aufgeführt sind, bis 10. August 2022.</w:t>
      </w:r>
    </w:p>
    <w:p w14:paraId="4D36732B" w14:textId="77777777" w:rsidR="001D3993" w:rsidRPr="001D3993" w:rsidRDefault="001D3993" w:rsidP="001D3993">
      <w:r w:rsidRPr="001D3993">
        <w:t>(3) Der betreffende Mitgliedstaat unterrichtet die anderen Mitgliedstaaten und die Kommission über jede nach diesem Artikel erteilte Genehmigung innerhalb von zwei Wochen nach deren Erteilung.</w:t>
      </w:r>
    </w:p>
    <w:p w14:paraId="3CED07D2" w14:textId="77777777" w:rsidR="001D3993" w:rsidRPr="001D3993" w:rsidRDefault="001D3993" w:rsidP="001D3993">
      <w:r w:rsidRPr="001D3993">
        <w:t>(4) Die Verbote gemäß Absatz 1 gelten nicht für die Erfüllung — bis zum 10. Oktober 2022 —von Verträgen, die vor dem 9. April 2022 geschlossen wurden.“</w:t>
      </w:r>
    </w:p>
    <w:p w14:paraId="373C2254" w14:textId="2F55DA6B" w:rsidR="000D5AC9" w:rsidRPr="005A1861" w:rsidRDefault="000D5AC9" w:rsidP="001D3993"/>
    <w:sectPr w:rsidR="000D5AC9" w:rsidRPr="005A1861" w:rsidSect="00D23FD9">
      <w:headerReference w:type="default" r:id="rId9"/>
      <w:footerReference w:type="default" r:id="rId10"/>
      <w:headerReference w:type="first" r:id="rId11"/>
      <w:footerReference w:type="first" r:id="rId12"/>
      <w:pgSz w:w="11907" w:h="16840" w:code="9"/>
      <w:pgMar w:top="1985" w:right="1417" w:bottom="1418" w:left="1247" w:header="993"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877AA" w14:textId="77777777" w:rsidR="005F1422" w:rsidRDefault="005F1422" w:rsidP="00DF1590">
      <w:r>
        <w:separator/>
      </w:r>
    </w:p>
  </w:endnote>
  <w:endnote w:type="continuationSeparator" w:id="0">
    <w:p w14:paraId="083AFF46" w14:textId="77777777" w:rsidR="005F1422" w:rsidRDefault="005F1422" w:rsidP="00DF1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Estrangelo Edessa">
    <w:panose1 w:val="000000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A5EC3" w14:textId="37A1C686" w:rsidR="00D23FD9" w:rsidRPr="00D23FD9" w:rsidRDefault="00D23FD9" w:rsidP="00A815B3">
    <w:pPr>
      <w:pStyle w:val="Kopfzeile"/>
      <w:rPr>
        <w:sz w:val="20"/>
        <w:szCs w:val="20"/>
      </w:rPr>
    </w:pPr>
    <w:r w:rsidRPr="00D23FD9">
      <w:rPr>
        <w:sz w:val="16"/>
      </w:rPr>
      <w:tab/>
      <w:t xml:space="preserve">Seite </w:t>
    </w:r>
    <w:r w:rsidRPr="00D23FD9">
      <w:rPr>
        <w:b/>
        <w:bCs/>
        <w:sz w:val="16"/>
      </w:rPr>
      <w:fldChar w:fldCharType="begin"/>
    </w:r>
    <w:r w:rsidRPr="00D23FD9">
      <w:rPr>
        <w:b/>
        <w:bCs/>
        <w:sz w:val="16"/>
      </w:rPr>
      <w:instrText>PAGE</w:instrText>
    </w:r>
    <w:r w:rsidRPr="00D23FD9">
      <w:rPr>
        <w:b/>
        <w:bCs/>
        <w:sz w:val="16"/>
      </w:rPr>
      <w:fldChar w:fldCharType="separate"/>
    </w:r>
    <w:r w:rsidR="001D3993">
      <w:rPr>
        <w:b/>
        <w:bCs/>
        <w:noProof/>
        <w:sz w:val="16"/>
      </w:rPr>
      <w:t>4</w:t>
    </w:r>
    <w:r w:rsidRPr="00D23FD9">
      <w:rPr>
        <w:b/>
        <w:bCs/>
        <w:sz w:val="16"/>
      </w:rPr>
      <w:fldChar w:fldCharType="end"/>
    </w:r>
    <w:r w:rsidRPr="00D23FD9">
      <w:rPr>
        <w:sz w:val="16"/>
      </w:rPr>
      <w:t xml:space="preserve"> von </w:t>
    </w:r>
    <w:r w:rsidRPr="00D23FD9">
      <w:rPr>
        <w:b/>
        <w:bCs/>
        <w:sz w:val="16"/>
      </w:rPr>
      <w:fldChar w:fldCharType="begin"/>
    </w:r>
    <w:r w:rsidRPr="00D23FD9">
      <w:rPr>
        <w:b/>
        <w:bCs/>
        <w:sz w:val="16"/>
      </w:rPr>
      <w:instrText>NUMPAGES</w:instrText>
    </w:r>
    <w:r w:rsidRPr="00D23FD9">
      <w:rPr>
        <w:b/>
        <w:bCs/>
        <w:sz w:val="16"/>
      </w:rPr>
      <w:fldChar w:fldCharType="separate"/>
    </w:r>
    <w:r w:rsidR="001D3993">
      <w:rPr>
        <w:b/>
        <w:bCs/>
        <w:noProof/>
        <w:sz w:val="16"/>
      </w:rPr>
      <w:t>4</w:t>
    </w:r>
    <w:r w:rsidRPr="00D23FD9">
      <w:rPr>
        <w:b/>
        <w:bCs/>
        <w:sz w:val="16"/>
      </w:rPr>
      <w:fldChar w:fldCharType="end"/>
    </w:r>
    <w:r w:rsidR="00A815B3">
      <w:rPr>
        <w:sz w:val="20"/>
        <w:szCs w:val="20"/>
      </w:rPr>
      <w:tab/>
    </w:r>
    <w:r w:rsidRPr="00D23FD9">
      <w:rPr>
        <w:sz w:val="20"/>
        <w:szCs w:val="20"/>
      </w:rPr>
      <w:t>*) Zutreffendes ist angekreuzt</w:t>
    </w:r>
  </w:p>
  <w:p w14:paraId="7030D07C" w14:textId="77777777" w:rsidR="00D23FD9" w:rsidRDefault="00D23FD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rPr>
      <w:id w:val="626206444"/>
      <w:docPartObj>
        <w:docPartGallery w:val="Page Numbers (Top of Page)"/>
        <w:docPartUnique/>
      </w:docPartObj>
    </w:sdtPr>
    <w:sdtEndPr/>
    <w:sdtContent>
      <w:p w14:paraId="67F4780A" w14:textId="255E8489" w:rsidR="00D23FD9" w:rsidRDefault="00D23FD9" w:rsidP="00D23FD9">
        <w:pPr>
          <w:pStyle w:val="Kopfzeile"/>
          <w:rPr>
            <w:sz w:val="16"/>
          </w:rPr>
        </w:pPr>
      </w:p>
      <w:p w14:paraId="712308B8" w14:textId="3675A11A" w:rsidR="00F47484" w:rsidRPr="00D23FD9" w:rsidRDefault="00D23FD9" w:rsidP="00D23FD9">
        <w:pPr>
          <w:pStyle w:val="Kopfzeile"/>
          <w:rPr>
            <w:b/>
            <w:bCs/>
            <w:sz w:val="16"/>
          </w:rPr>
        </w:pPr>
        <w:r w:rsidRPr="00D23FD9">
          <w:rPr>
            <w:sz w:val="16"/>
          </w:rPr>
          <w:fldChar w:fldCharType="begin"/>
        </w:r>
        <w:r w:rsidRPr="00D23FD9">
          <w:rPr>
            <w:sz w:val="16"/>
          </w:rPr>
          <w:instrText xml:space="preserve"> FILENAME \* MERGEFORMAT </w:instrText>
        </w:r>
        <w:r w:rsidRPr="00D23FD9">
          <w:rPr>
            <w:sz w:val="16"/>
          </w:rPr>
          <w:fldChar w:fldCharType="separate"/>
        </w:r>
        <w:r w:rsidR="00752BBB">
          <w:rPr>
            <w:noProof/>
            <w:sz w:val="16"/>
          </w:rPr>
          <w:t>0301_EU-weit_Eigenerklärung Erfüllungs-Auftragsverbot Russlandsanktionen - 20260529.docx</w:t>
        </w:r>
        <w:r w:rsidRPr="00D23FD9">
          <w:rPr>
            <w:sz w:val="16"/>
          </w:rPr>
          <w:fldChar w:fldCharType="end"/>
        </w:r>
        <w:r w:rsidRPr="00D23FD9">
          <w:rPr>
            <w:sz w:val="16"/>
          </w:rPr>
          <w:tab/>
        </w:r>
        <w:r w:rsidR="00F47484" w:rsidRPr="00D23FD9">
          <w:rPr>
            <w:sz w:val="16"/>
          </w:rPr>
          <w:t xml:space="preserve">Seite </w:t>
        </w:r>
        <w:r w:rsidR="00F47484" w:rsidRPr="00D23FD9">
          <w:rPr>
            <w:b/>
            <w:bCs/>
            <w:sz w:val="16"/>
          </w:rPr>
          <w:fldChar w:fldCharType="begin"/>
        </w:r>
        <w:r w:rsidR="00F47484" w:rsidRPr="00D23FD9">
          <w:rPr>
            <w:b/>
            <w:bCs/>
            <w:sz w:val="16"/>
          </w:rPr>
          <w:instrText>PAGE</w:instrText>
        </w:r>
        <w:r w:rsidR="00F47484" w:rsidRPr="00D23FD9">
          <w:rPr>
            <w:b/>
            <w:bCs/>
            <w:sz w:val="16"/>
          </w:rPr>
          <w:fldChar w:fldCharType="separate"/>
        </w:r>
        <w:r w:rsidR="001D3993">
          <w:rPr>
            <w:b/>
            <w:bCs/>
            <w:noProof/>
            <w:sz w:val="16"/>
          </w:rPr>
          <w:t>1</w:t>
        </w:r>
        <w:r w:rsidR="00F47484" w:rsidRPr="00D23FD9">
          <w:rPr>
            <w:b/>
            <w:bCs/>
            <w:sz w:val="16"/>
          </w:rPr>
          <w:fldChar w:fldCharType="end"/>
        </w:r>
        <w:r w:rsidR="00F47484" w:rsidRPr="00D23FD9">
          <w:rPr>
            <w:sz w:val="16"/>
          </w:rPr>
          <w:t xml:space="preserve"> von </w:t>
        </w:r>
        <w:r w:rsidR="00F47484" w:rsidRPr="00D23FD9">
          <w:rPr>
            <w:b/>
            <w:bCs/>
            <w:sz w:val="16"/>
          </w:rPr>
          <w:fldChar w:fldCharType="begin"/>
        </w:r>
        <w:r w:rsidR="00F47484" w:rsidRPr="00D23FD9">
          <w:rPr>
            <w:b/>
            <w:bCs/>
            <w:sz w:val="16"/>
          </w:rPr>
          <w:instrText>NUMPAGES</w:instrText>
        </w:r>
        <w:r w:rsidR="00F47484" w:rsidRPr="00D23FD9">
          <w:rPr>
            <w:b/>
            <w:bCs/>
            <w:sz w:val="16"/>
          </w:rPr>
          <w:fldChar w:fldCharType="separate"/>
        </w:r>
        <w:r w:rsidR="001D3993">
          <w:rPr>
            <w:b/>
            <w:bCs/>
            <w:noProof/>
            <w:sz w:val="16"/>
          </w:rPr>
          <w:t>4</w:t>
        </w:r>
        <w:r w:rsidR="00F47484" w:rsidRPr="00D23FD9">
          <w:rPr>
            <w:b/>
            <w:bCs/>
            <w:sz w:val="16"/>
          </w:rPr>
          <w:fldChar w:fldCharType="end"/>
        </w:r>
      </w:p>
    </w:sdtContent>
  </w:sdt>
  <w:p w14:paraId="45317392" w14:textId="078164F0" w:rsidR="00693F46" w:rsidRPr="00D23FD9" w:rsidRDefault="00D23FD9" w:rsidP="00D23FD9">
    <w:pPr>
      <w:pStyle w:val="Fuzeile"/>
      <w:jc w:val="right"/>
      <w:rPr>
        <w:sz w:val="20"/>
        <w:szCs w:val="20"/>
      </w:rPr>
    </w:pPr>
    <w:r w:rsidRPr="00D23FD9">
      <w:rPr>
        <w:sz w:val="20"/>
        <w:szCs w:val="20"/>
      </w:rPr>
      <w:t>*) Zutreffendes ist angekreuzt</w:t>
    </w:r>
  </w:p>
  <w:p w14:paraId="2D65065B" w14:textId="77777777" w:rsidR="00D23FD9" w:rsidRDefault="00D23F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ACB13" w14:textId="77777777" w:rsidR="005F1422" w:rsidRDefault="005F1422" w:rsidP="00DF1590">
      <w:r>
        <w:separator/>
      </w:r>
    </w:p>
  </w:footnote>
  <w:footnote w:type="continuationSeparator" w:id="0">
    <w:p w14:paraId="1752C895" w14:textId="77777777" w:rsidR="005F1422" w:rsidRDefault="005F1422" w:rsidP="00DF1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0A6D3" w14:textId="0D46FB9C" w:rsidR="00354412" w:rsidRPr="00354412" w:rsidRDefault="008F77EF" w:rsidP="00354412">
    <w:pPr>
      <w:pStyle w:val="Kopfzeile"/>
      <w:jc w:val="right"/>
      <w:rPr>
        <w:sz w:val="20"/>
        <w:szCs w:val="20"/>
      </w:rPr>
    </w:pPr>
    <w:r w:rsidRPr="00C71C50">
      <w:rPr>
        <w:noProof/>
        <w:color w:val="000000" w:themeColor="text1"/>
      </w:rPr>
      <w:drawing>
        <wp:anchor distT="0" distB="0" distL="114300" distR="114300" simplePos="0" relativeHeight="251665408" behindDoc="0" locked="0" layoutInCell="1" allowOverlap="1" wp14:anchorId="772F4072" wp14:editId="7829E578">
          <wp:simplePos x="0" y="0"/>
          <wp:positionH relativeFrom="page">
            <wp:posOffset>5916295</wp:posOffset>
          </wp:positionH>
          <wp:positionV relativeFrom="page">
            <wp:posOffset>506095</wp:posOffset>
          </wp:positionV>
          <wp:extent cx="684000" cy="727200"/>
          <wp:effectExtent l="0" t="0" r="1905" b="0"/>
          <wp:wrapNone/>
          <wp:docPr id="248153659" name="FlughafenMuenchen-Log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18114" name="FlughafenMuenchen-Log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727200"/>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id w:val="872730185"/>
        <w:docPartObj>
          <w:docPartGallery w:val="Page Numbers (Top of Page)"/>
          <w:docPartUnique/>
        </w:docPartObj>
      </w:sdtPr>
      <w:sdtEndPr>
        <w:rPr>
          <w:sz w:val="20"/>
          <w:szCs w:val="20"/>
        </w:rPr>
      </w:sdtEndPr>
      <w:sdtContent/>
    </w:sdt>
  </w:p>
  <w:p w14:paraId="53ABFC72" w14:textId="77777777" w:rsidR="00354412" w:rsidRDefault="0035441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BC914" w14:textId="256F7C59" w:rsidR="001D3993" w:rsidRDefault="008F77EF" w:rsidP="001D3993">
    <w:pPr>
      <w:pStyle w:val="Betreff"/>
    </w:pPr>
    <w:r w:rsidRPr="00C71C50">
      <w:rPr>
        <w:noProof/>
        <w:color w:val="000000" w:themeColor="text1"/>
      </w:rPr>
      <w:drawing>
        <wp:anchor distT="0" distB="0" distL="114300" distR="114300" simplePos="0" relativeHeight="251663360" behindDoc="0" locked="0" layoutInCell="1" allowOverlap="1" wp14:anchorId="4D1C63D7" wp14:editId="47F0C38B">
          <wp:simplePos x="0" y="0"/>
          <wp:positionH relativeFrom="page">
            <wp:posOffset>5963920</wp:posOffset>
          </wp:positionH>
          <wp:positionV relativeFrom="page">
            <wp:posOffset>436245</wp:posOffset>
          </wp:positionV>
          <wp:extent cx="684000" cy="727200"/>
          <wp:effectExtent l="0" t="0" r="1905" b="0"/>
          <wp:wrapNone/>
          <wp:docPr id="192018114" name="FlughafenMuenchen-Log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18114" name="FlughafenMuenchen-Log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72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93F46" w:rsidRPr="00624195">
      <w:rPr>
        <w:szCs w:val="20"/>
      </w:rPr>
      <w:t xml:space="preserve">Eigenerklärung zum Nichtvorliegen eines Auftrags- oder </w:t>
    </w:r>
    <w:r w:rsidR="00367E0B">
      <w:rPr>
        <w:szCs w:val="20"/>
      </w:rPr>
      <w:br/>
    </w:r>
    <w:r w:rsidR="00693F46" w:rsidRPr="00624195">
      <w:rPr>
        <w:szCs w:val="20"/>
      </w:rPr>
      <w:t xml:space="preserve">Erfüllungsverbots nach Art. 5k </w:t>
    </w:r>
    <w:r w:rsidR="00693F46" w:rsidRPr="00624195">
      <w:t>der Verordnung (EU) Nr.</w:t>
    </w:r>
    <w:r w:rsidR="00693F46" w:rsidRPr="00624195">
      <w:rPr>
        <w:rFonts w:ascii="Calibri" w:hAnsi="Calibri" w:cs="Calibri"/>
      </w:rPr>
      <w:t> </w:t>
    </w:r>
    <w:r w:rsidR="00693F46" w:rsidRPr="00624195">
      <w:t xml:space="preserve">833/2014 </w:t>
    </w:r>
    <w:r w:rsidR="00367E0B">
      <w:br/>
    </w:r>
    <w:r w:rsidR="001D3993" w:rsidRPr="001D3993">
      <w:t xml:space="preserve">in der Fassung des Art. 1 Ziff. 15 der Verordnung (EU) 2022/1269 </w:t>
    </w:r>
  </w:p>
  <w:p w14:paraId="6F8184E3" w14:textId="70EDE811" w:rsidR="00693F46" w:rsidRPr="00624195" w:rsidRDefault="001D3993" w:rsidP="001D3993">
    <w:pPr>
      <w:pStyle w:val="Betreff"/>
      <w:rPr>
        <w:szCs w:val="20"/>
      </w:rPr>
    </w:pPr>
    <w:r w:rsidRPr="001D3993">
      <w:t>des Rates vom 21. Juli 2022</w:t>
    </w:r>
  </w:p>
  <w:p w14:paraId="77E383CC" w14:textId="77777777" w:rsidR="00693F46" w:rsidRPr="00013943" w:rsidRDefault="00693F46" w:rsidP="00DF159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50868"/>
    <w:multiLevelType w:val="multilevel"/>
    <w:tmpl w:val="7CA4FB50"/>
    <w:lvl w:ilvl="0">
      <w:start w:val="18"/>
      <w:numFmt w:val="decimal"/>
      <w:lvlText w:val="%1"/>
      <w:lvlJc w:val="left"/>
      <w:pPr>
        <w:ind w:left="375" w:hanging="375"/>
      </w:pPr>
      <w:rPr>
        <w:rFonts w:hint="default"/>
      </w:rPr>
    </w:lvl>
    <w:lvl w:ilvl="1">
      <w:start w:val="9"/>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 w15:restartNumberingAfterBreak="0">
    <w:nsid w:val="13112D99"/>
    <w:multiLevelType w:val="hybridMultilevel"/>
    <w:tmpl w:val="D652A936"/>
    <w:lvl w:ilvl="0" w:tplc="8C9CC8BE">
      <w:start w:val="7"/>
      <w:numFmt w:val="bullet"/>
      <w:lvlText w:val="-"/>
      <w:lvlJc w:val="left"/>
      <w:pPr>
        <w:tabs>
          <w:tab w:val="num" w:pos="1494"/>
        </w:tabs>
        <w:ind w:left="1494" w:hanging="360"/>
      </w:pPr>
      <w:rPr>
        <w:rFonts w:ascii="Times New Roman" w:eastAsia="Times New Roman" w:hAnsi="Times New Roman" w:cs="Times New Roman" w:hint="default"/>
      </w:rPr>
    </w:lvl>
    <w:lvl w:ilvl="1" w:tplc="04070003" w:tentative="1">
      <w:start w:val="1"/>
      <w:numFmt w:val="bullet"/>
      <w:lvlText w:val="o"/>
      <w:lvlJc w:val="left"/>
      <w:pPr>
        <w:tabs>
          <w:tab w:val="num" w:pos="2214"/>
        </w:tabs>
        <w:ind w:left="2214" w:hanging="360"/>
      </w:pPr>
      <w:rPr>
        <w:rFonts w:ascii="Courier New" w:hAnsi="Courier New" w:hint="default"/>
      </w:rPr>
    </w:lvl>
    <w:lvl w:ilvl="2" w:tplc="04070005" w:tentative="1">
      <w:start w:val="1"/>
      <w:numFmt w:val="bullet"/>
      <w:lvlText w:val=""/>
      <w:lvlJc w:val="left"/>
      <w:pPr>
        <w:tabs>
          <w:tab w:val="num" w:pos="2934"/>
        </w:tabs>
        <w:ind w:left="2934" w:hanging="360"/>
      </w:pPr>
      <w:rPr>
        <w:rFonts w:ascii="Wingdings" w:hAnsi="Wingdings" w:hint="default"/>
      </w:rPr>
    </w:lvl>
    <w:lvl w:ilvl="3" w:tplc="04070001" w:tentative="1">
      <w:start w:val="1"/>
      <w:numFmt w:val="bullet"/>
      <w:lvlText w:val=""/>
      <w:lvlJc w:val="left"/>
      <w:pPr>
        <w:tabs>
          <w:tab w:val="num" w:pos="3654"/>
        </w:tabs>
        <w:ind w:left="3654" w:hanging="360"/>
      </w:pPr>
      <w:rPr>
        <w:rFonts w:ascii="Symbol" w:hAnsi="Symbol" w:hint="default"/>
      </w:rPr>
    </w:lvl>
    <w:lvl w:ilvl="4" w:tplc="04070003" w:tentative="1">
      <w:start w:val="1"/>
      <w:numFmt w:val="bullet"/>
      <w:lvlText w:val="o"/>
      <w:lvlJc w:val="left"/>
      <w:pPr>
        <w:tabs>
          <w:tab w:val="num" w:pos="4374"/>
        </w:tabs>
        <w:ind w:left="4374" w:hanging="360"/>
      </w:pPr>
      <w:rPr>
        <w:rFonts w:ascii="Courier New" w:hAnsi="Courier New" w:hint="default"/>
      </w:rPr>
    </w:lvl>
    <w:lvl w:ilvl="5" w:tplc="04070005" w:tentative="1">
      <w:start w:val="1"/>
      <w:numFmt w:val="bullet"/>
      <w:lvlText w:val=""/>
      <w:lvlJc w:val="left"/>
      <w:pPr>
        <w:tabs>
          <w:tab w:val="num" w:pos="5094"/>
        </w:tabs>
        <w:ind w:left="5094" w:hanging="360"/>
      </w:pPr>
      <w:rPr>
        <w:rFonts w:ascii="Wingdings" w:hAnsi="Wingdings" w:hint="default"/>
      </w:rPr>
    </w:lvl>
    <w:lvl w:ilvl="6" w:tplc="04070001" w:tentative="1">
      <w:start w:val="1"/>
      <w:numFmt w:val="bullet"/>
      <w:lvlText w:val=""/>
      <w:lvlJc w:val="left"/>
      <w:pPr>
        <w:tabs>
          <w:tab w:val="num" w:pos="5814"/>
        </w:tabs>
        <w:ind w:left="5814" w:hanging="360"/>
      </w:pPr>
      <w:rPr>
        <w:rFonts w:ascii="Symbol" w:hAnsi="Symbol" w:hint="default"/>
      </w:rPr>
    </w:lvl>
    <w:lvl w:ilvl="7" w:tplc="04070003" w:tentative="1">
      <w:start w:val="1"/>
      <w:numFmt w:val="bullet"/>
      <w:lvlText w:val="o"/>
      <w:lvlJc w:val="left"/>
      <w:pPr>
        <w:tabs>
          <w:tab w:val="num" w:pos="6534"/>
        </w:tabs>
        <w:ind w:left="6534" w:hanging="360"/>
      </w:pPr>
      <w:rPr>
        <w:rFonts w:ascii="Courier New" w:hAnsi="Courier New" w:hint="default"/>
      </w:rPr>
    </w:lvl>
    <w:lvl w:ilvl="8" w:tplc="04070005" w:tentative="1">
      <w:start w:val="1"/>
      <w:numFmt w:val="bullet"/>
      <w:lvlText w:val=""/>
      <w:lvlJc w:val="left"/>
      <w:pPr>
        <w:tabs>
          <w:tab w:val="num" w:pos="7254"/>
        </w:tabs>
        <w:ind w:left="7254" w:hanging="360"/>
      </w:pPr>
      <w:rPr>
        <w:rFonts w:ascii="Wingdings" w:hAnsi="Wingdings" w:hint="default"/>
      </w:rPr>
    </w:lvl>
  </w:abstractNum>
  <w:abstractNum w:abstractNumId="2"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4E5BA8"/>
    <w:multiLevelType w:val="multilevel"/>
    <w:tmpl w:val="F83CE008"/>
    <w:lvl w:ilvl="0">
      <w:start w:val="18"/>
      <w:numFmt w:val="decimal"/>
      <w:lvlText w:val="%1"/>
      <w:lvlJc w:val="left"/>
      <w:pPr>
        <w:ind w:left="375" w:hanging="375"/>
      </w:pPr>
      <w:rPr>
        <w:rFonts w:hint="default"/>
      </w:rPr>
    </w:lvl>
    <w:lvl w:ilvl="1">
      <w:start w:val="4"/>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7CF1569"/>
    <w:multiLevelType w:val="hybridMultilevel"/>
    <w:tmpl w:val="0E9E1B6C"/>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Symbol"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Symbol"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Symbol" w:hint="default"/>
      </w:rPr>
    </w:lvl>
    <w:lvl w:ilvl="8" w:tplc="04070005" w:tentative="1">
      <w:start w:val="1"/>
      <w:numFmt w:val="bullet"/>
      <w:lvlText w:val=""/>
      <w:lvlJc w:val="left"/>
      <w:pPr>
        <w:ind w:left="7614" w:hanging="360"/>
      </w:pPr>
      <w:rPr>
        <w:rFonts w:ascii="Wingdings" w:hAnsi="Wingdings" w:hint="default"/>
      </w:rPr>
    </w:lvl>
  </w:abstractNum>
  <w:abstractNum w:abstractNumId="5" w15:restartNumberingAfterBreak="0">
    <w:nsid w:val="1CBC18A3"/>
    <w:multiLevelType w:val="hybridMultilevel"/>
    <w:tmpl w:val="95F6A034"/>
    <w:lvl w:ilvl="0" w:tplc="04070001">
      <w:start w:val="1"/>
      <w:numFmt w:val="bullet"/>
      <w:lvlText w:val=""/>
      <w:lvlJc w:val="left"/>
      <w:pPr>
        <w:tabs>
          <w:tab w:val="num" w:pos="1800"/>
        </w:tabs>
        <w:ind w:left="1800" w:hanging="360"/>
      </w:pPr>
      <w:rPr>
        <w:rFonts w:ascii="Symbol" w:hAnsi="Symbol" w:hint="default"/>
      </w:rPr>
    </w:lvl>
    <w:lvl w:ilvl="1" w:tplc="04070003" w:tentative="1">
      <w:start w:val="1"/>
      <w:numFmt w:val="bullet"/>
      <w:lvlText w:val="o"/>
      <w:lvlJc w:val="left"/>
      <w:pPr>
        <w:tabs>
          <w:tab w:val="num" w:pos="2520"/>
        </w:tabs>
        <w:ind w:left="2520" w:hanging="360"/>
      </w:pPr>
      <w:rPr>
        <w:rFonts w:ascii="Courier New" w:hAnsi="Courier New" w:cs="Symbol" w:hint="default"/>
      </w:rPr>
    </w:lvl>
    <w:lvl w:ilvl="2" w:tplc="04070005" w:tentative="1">
      <w:start w:val="1"/>
      <w:numFmt w:val="bullet"/>
      <w:lvlText w:val=""/>
      <w:lvlJc w:val="left"/>
      <w:pPr>
        <w:tabs>
          <w:tab w:val="num" w:pos="3240"/>
        </w:tabs>
        <w:ind w:left="3240" w:hanging="360"/>
      </w:pPr>
      <w:rPr>
        <w:rFonts w:ascii="Wingdings" w:hAnsi="Wingdings" w:hint="default"/>
      </w:rPr>
    </w:lvl>
    <w:lvl w:ilvl="3" w:tplc="04070001" w:tentative="1">
      <w:start w:val="1"/>
      <w:numFmt w:val="bullet"/>
      <w:lvlText w:val=""/>
      <w:lvlJc w:val="left"/>
      <w:pPr>
        <w:tabs>
          <w:tab w:val="num" w:pos="3960"/>
        </w:tabs>
        <w:ind w:left="3960" w:hanging="360"/>
      </w:pPr>
      <w:rPr>
        <w:rFonts w:ascii="Symbol" w:hAnsi="Symbol" w:hint="default"/>
      </w:rPr>
    </w:lvl>
    <w:lvl w:ilvl="4" w:tplc="04070003" w:tentative="1">
      <w:start w:val="1"/>
      <w:numFmt w:val="bullet"/>
      <w:lvlText w:val="o"/>
      <w:lvlJc w:val="left"/>
      <w:pPr>
        <w:tabs>
          <w:tab w:val="num" w:pos="4680"/>
        </w:tabs>
        <w:ind w:left="4680" w:hanging="360"/>
      </w:pPr>
      <w:rPr>
        <w:rFonts w:ascii="Courier New" w:hAnsi="Courier New" w:cs="Symbol" w:hint="default"/>
      </w:rPr>
    </w:lvl>
    <w:lvl w:ilvl="5" w:tplc="04070005" w:tentative="1">
      <w:start w:val="1"/>
      <w:numFmt w:val="bullet"/>
      <w:lvlText w:val=""/>
      <w:lvlJc w:val="left"/>
      <w:pPr>
        <w:tabs>
          <w:tab w:val="num" w:pos="5400"/>
        </w:tabs>
        <w:ind w:left="5400" w:hanging="360"/>
      </w:pPr>
      <w:rPr>
        <w:rFonts w:ascii="Wingdings" w:hAnsi="Wingdings" w:hint="default"/>
      </w:rPr>
    </w:lvl>
    <w:lvl w:ilvl="6" w:tplc="04070001" w:tentative="1">
      <w:start w:val="1"/>
      <w:numFmt w:val="bullet"/>
      <w:lvlText w:val=""/>
      <w:lvlJc w:val="left"/>
      <w:pPr>
        <w:tabs>
          <w:tab w:val="num" w:pos="6120"/>
        </w:tabs>
        <w:ind w:left="6120" w:hanging="360"/>
      </w:pPr>
      <w:rPr>
        <w:rFonts w:ascii="Symbol" w:hAnsi="Symbol" w:hint="default"/>
      </w:rPr>
    </w:lvl>
    <w:lvl w:ilvl="7" w:tplc="04070003" w:tentative="1">
      <w:start w:val="1"/>
      <w:numFmt w:val="bullet"/>
      <w:lvlText w:val="o"/>
      <w:lvlJc w:val="left"/>
      <w:pPr>
        <w:tabs>
          <w:tab w:val="num" w:pos="6840"/>
        </w:tabs>
        <w:ind w:left="6840" w:hanging="360"/>
      </w:pPr>
      <w:rPr>
        <w:rFonts w:ascii="Courier New" w:hAnsi="Courier New" w:cs="Symbol" w:hint="default"/>
      </w:rPr>
    </w:lvl>
    <w:lvl w:ilvl="8" w:tplc="0407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36E953AE"/>
    <w:multiLevelType w:val="multilevel"/>
    <w:tmpl w:val="DAF43CD0"/>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4"/>
      <w:lvlText w:val="%1.%2.%3.%4"/>
      <w:lvlJc w:val="left"/>
      <w:pPr>
        <w:ind w:left="1021" w:hanging="851"/>
      </w:pPr>
      <w:rPr>
        <w:rFonts w:hint="default"/>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7" w15:restartNumberingAfterBreak="0">
    <w:nsid w:val="3F9B542B"/>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4BF12904"/>
    <w:multiLevelType w:val="hybridMultilevel"/>
    <w:tmpl w:val="5B8098E6"/>
    <w:lvl w:ilvl="0" w:tplc="EAD0BA88">
      <w:start w:val="1"/>
      <w:numFmt w:val="bullet"/>
      <w:pStyle w:val="Anlagenliste"/>
      <w:lvlText w:val="-"/>
      <w:lvlJc w:val="center"/>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1FE5065"/>
    <w:multiLevelType w:val="hybridMultilevel"/>
    <w:tmpl w:val="100AA6A6"/>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Symbol"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Symbol"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Symbol" w:hint="default"/>
      </w:rPr>
    </w:lvl>
    <w:lvl w:ilvl="8" w:tplc="04070005" w:tentative="1">
      <w:start w:val="1"/>
      <w:numFmt w:val="bullet"/>
      <w:lvlText w:val=""/>
      <w:lvlJc w:val="left"/>
      <w:pPr>
        <w:ind w:left="7898" w:hanging="360"/>
      </w:pPr>
      <w:rPr>
        <w:rFonts w:ascii="Wingdings" w:hAnsi="Wingdings" w:hint="default"/>
      </w:rPr>
    </w:lvl>
  </w:abstractNum>
  <w:abstractNum w:abstractNumId="10" w15:restartNumberingAfterBreak="0">
    <w:nsid w:val="57DE1C6A"/>
    <w:multiLevelType w:val="hybridMultilevel"/>
    <w:tmpl w:val="A8508850"/>
    <w:lvl w:ilvl="0" w:tplc="04070001">
      <w:start w:val="1"/>
      <w:numFmt w:val="bullet"/>
      <w:lvlText w:val=""/>
      <w:lvlJc w:val="left"/>
      <w:pPr>
        <w:tabs>
          <w:tab w:val="num" w:pos="934"/>
        </w:tabs>
        <w:ind w:left="934" w:hanging="360"/>
      </w:pPr>
      <w:rPr>
        <w:rFonts w:ascii="Symbol" w:hAnsi="Symbol" w:hint="default"/>
      </w:rPr>
    </w:lvl>
    <w:lvl w:ilvl="1" w:tplc="04070003" w:tentative="1">
      <w:start w:val="1"/>
      <w:numFmt w:val="bullet"/>
      <w:lvlText w:val="o"/>
      <w:lvlJc w:val="left"/>
      <w:pPr>
        <w:tabs>
          <w:tab w:val="num" w:pos="1654"/>
        </w:tabs>
        <w:ind w:left="1654" w:hanging="360"/>
      </w:pPr>
      <w:rPr>
        <w:rFonts w:ascii="Courier New" w:hAnsi="Courier New" w:cs="Symbol" w:hint="default"/>
      </w:rPr>
    </w:lvl>
    <w:lvl w:ilvl="2" w:tplc="04070005" w:tentative="1">
      <w:start w:val="1"/>
      <w:numFmt w:val="bullet"/>
      <w:lvlText w:val=""/>
      <w:lvlJc w:val="left"/>
      <w:pPr>
        <w:tabs>
          <w:tab w:val="num" w:pos="2374"/>
        </w:tabs>
        <w:ind w:left="2374" w:hanging="360"/>
      </w:pPr>
      <w:rPr>
        <w:rFonts w:ascii="Wingdings" w:hAnsi="Wingdings" w:hint="default"/>
      </w:rPr>
    </w:lvl>
    <w:lvl w:ilvl="3" w:tplc="04070001" w:tentative="1">
      <w:start w:val="1"/>
      <w:numFmt w:val="bullet"/>
      <w:lvlText w:val=""/>
      <w:lvlJc w:val="left"/>
      <w:pPr>
        <w:tabs>
          <w:tab w:val="num" w:pos="3094"/>
        </w:tabs>
        <w:ind w:left="3094" w:hanging="360"/>
      </w:pPr>
      <w:rPr>
        <w:rFonts w:ascii="Symbol" w:hAnsi="Symbol" w:hint="default"/>
      </w:rPr>
    </w:lvl>
    <w:lvl w:ilvl="4" w:tplc="04070003" w:tentative="1">
      <w:start w:val="1"/>
      <w:numFmt w:val="bullet"/>
      <w:lvlText w:val="o"/>
      <w:lvlJc w:val="left"/>
      <w:pPr>
        <w:tabs>
          <w:tab w:val="num" w:pos="3814"/>
        </w:tabs>
        <w:ind w:left="3814" w:hanging="360"/>
      </w:pPr>
      <w:rPr>
        <w:rFonts w:ascii="Courier New" w:hAnsi="Courier New" w:cs="Symbol" w:hint="default"/>
      </w:rPr>
    </w:lvl>
    <w:lvl w:ilvl="5" w:tplc="04070005" w:tentative="1">
      <w:start w:val="1"/>
      <w:numFmt w:val="bullet"/>
      <w:lvlText w:val=""/>
      <w:lvlJc w:val="left"/>
      <w:pPr>
        <w:tabs>
          <w:tab w:val="num" w:pos="4534"/>
        </w:tabs>
        <w:ind w:left="4534" w:hanging="360"/>
      </w:pPr>
      <w:rPr>
        <w:rFonts w:ascii="Wingdings" w:hAnsi="Wingdings" w:hint="default"/>
      </w:rPr>
    </w:lvl>
    <w:lvl w:ilvl="6" w:tplc="04070001" w:tentative="1">
      <w:start w:val="1"/>
      <w:numFmt w:val="bullet"/>
      <w:lvlText w:val=""/>
      <w:lvlJc w:val="left"/>
      <w:pPr>
        <w:tabs>
          <w:tab w:val="num" w:pos="5254"/>
        </w:tabs>
        <w:ind w:left="5254" w:hanging="360"/>
      </w:pPr>
      <w:rPr>
        <w:rFonts w:ascii="Symbol" w:hAnsi="Symbol" w:hint="default"/>
      </w:rPr>
    </w:lvl>
    <w:lvl w:ilvl="7" w:tplc="04070003" w:tentative="1">
      <w:start w:val="1"/>
      <w:numFmt w:val="bullet"/>
      <w:lvlText w:val="o"/>
      <w:lvlJc w:val="left"/>
      <w:pPr>
        <w:tabs>
          <w:tab w:val="num" w:pos="5974"/>
        </w:tabs>
        <w:ind w:left="5974" w:hanging="360"/>
      </w:pPr>
      <w:rPr>
        <w:rFonts w:ascii="Courier New" w:hAnsi="Courier New" w:cs="Symbol" w:hint="default"/>
      </w:rPr>
    </w:lvl>
    <w:lvl w:ilvl="8" w:tplc="04070005" w:tentative="1">
      <w:start w:val="1"/>
      <w:numFmt w:val="bullet"/>
      <w:lvlText w:val=""/>
      <w:lvlJc w:val="left"/>
      <w:pPr>
        <w:tabs>
          <w:tab w:val="num" w:pos="6694"/>
        </w:tabs>
        <w:ind w:left="6694" w:hanging="360"/>
      </w:pPr>
      <w:rPr>
        <w:rFonts w:ascii="Wingdings" w:hAnsi="Wingdings" w:hint="default"/>
      </w:rPr>
    </w:lvl>
  </w:abstractNum>
  <w:abstractNum w:abstractNumId="11"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A0652B"/>
    <w:multiLevelType w:val="hybridMultilevel"/>
    <w:tmpl w:val="CE1821DE"/>
    <w:lvl w:ilvl="0" w:tplc="EEBC4B50">
      <w:start w:val="1"/>
      <w:numFmt w:val="upperRoman"/>
      <w:pStyle w:val="Tite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17E46BB"/>
    <w:multiLevelType w:val="multilevel"/>
    <w:tmpl w:val="B6D23DA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021" w:hanging="851"/>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72B56B66"/>
    <w:multiLevelType w:val="hybridMultilevel"/>
    <w:tmpl w:val="E438BFDA"/>
    <w:lvl w:ilvl="0" w:tplc="04070001">
      <w:start w:val="1"/>
      <w:numFmt w:val="bullet"/>
      <w:lvlText w:val=""/>
      <w:lvlJc w:val="left"/>
      <w:pPr>
        <w:tabs>
          <w:tab w:val="num" w:pos="1797"/>
        </w:tabs>
        <w:ind w:left="1797" w:hanging="360"/>
      </w:pPr>
      <w:rPr>
        <w:rFonts w:ascii="Symbol" w:hAnsi="Symbol" w:hint="default"/>
      </w:rPr>
    </w:lvl>
    <w:lvl w:ilvl="1" w:tplc="04070003" w:tentative="1">
      <w:start w:val="1"/>
      <w:numFmt w:val="bullet"/>
      <w:lvlText w:val="o"/>
      <w:lvlJc w:val="left"/>
      <w:pPr>
        <w:tabs>
          <w:tab w:val="num" w:pos="2517"/>
        </w:tabs>
        <w:ind w:left="2517" w:hanging="360"/>
      </w:pPr>
      <w:rPr>
        <w:rFonts w:ascii="Courier New" w:hAnsi="Courier New" w:cs="Symbol" w:hint="default"/>
      </w:rPr>
    </w:lvl>
    <w:lvl w:ilvl="2" w:tplc="04070005" w:tentative="1">
      <w:start w:val="1"/>
      <w:numFmt w:val="bullet"/>
      <w:lvlText w:val=""/>
      <w:lvlJc w:val="left"/>
      <w:pPr>
        <w:tabs>
          <w:tab w:val="num" w:pos="3237"/>
        </w:tabs>
        <w:ind w:left="3237" w:hanging="360"/>
      </w:pPr>
      <w:rPr>
        <w:rFonts w:ascii="Wingdings" w:hAnsi="Wingdings" w:hint="default"/>
      </w:rPr>
    </w:lvl>
    <w:lvl w:ilvl="3" w:tplc="04070001" w:tentative="1">
      <w:start w:val="1"/>
      <w:numFmt w:val="bullet"/>
      <w:lvlText w:val=""/>
      <w:lvlJc w:val="left"/>
      <w:pPr>
        <w:tabs>
          <w:tab w:val="num" w:pos="3957"/>
        </w:tabs>
        <w:ind w:left="3957" w:hanging="360"/>
      </w:pPr>
      <w:rPr>
        <w:rFonts w:ascii="Symbol" w:hAnsi="Symbol" w:hint="default"/>
      </w:rPr>
    </w:lvl>
    <w:lvl w:ilvl="4" w:tplc="04070003" w:tentative="1">
      <w:start w:val="1"/>
      <w:numFmt w:val="bullet"/>
      <w:lvlText w:val="o"/>
      <w:lvlJc w:val="left"/>
      <w:pPr>
        <w:tabs>
          <w:tab w:val="num" w:pos="4677"/>
        </w:tabs>
        <w:ind w:left="4677" w:hanging="360"/>
      </w:pPr>
      <w:rPr>
        <w:rFonts w:ascii="Courier New" w:hAnsi="Courier New" w:cs="Symbol" w:hint="default"/>
      </w:rPr>
    </w:lvl>
    <w:lvl w:ilvl="5" w:tplc="04070005" w:tentative="1">
      <w:start w:val="1"/>
      <w:numFmt w:val="bullet"/>
      <w:lvlText w:val=""/>
      <w:lvlJc w:val="left"/>
      <w:pPr>
        <w:tabs>
          <w:tab w:val="num" w:pos="5397"/>
        </w:tabs>
        <w:ind w:left="5397" w:hanging="360"/>
      </w:pPr>
      <w:rPr>
        <w:rFonts w:ascii="Wingdings" w:hAnsi="Wingdings" w:hint="default"/>
      </w:rPr>
    </w:lvl>
    <w:lvl w:ilvl="6" w:tplc="04070001" w:tentative="1">
      <w:start w:val="1"/>
      <w:numFmt w:val="bullet"/>
      <w:lvlText w:val=""/>
      <w:lvlJc w:val="left"/>
      <w:pPr>
        <w:tabs>
          <w:tab w:val="num" w:pos="6117"/>
        </w:tabs>
        <w:ind w:left="6117" w:hanging="360"/>
      </w:pPr>
      <w:rPr>
        <w:rFonts w:ascii="Symbol" w:hAnsi="Symbol" w:hint="default"/>
      </w:rPr>
    </w:lvl>
    <w:lvl w:ilvl="7" w:tplc="04070003" w:tentative="1">
      <w:start w:val="1"/>
      <w:numFmt w:val="bullet"/>
      <w:lvlText w:val="o"/>
      <w:lvlJc w:val="left"/>
      <w:pPr>
        <w:tabs>
          <w:tab w:val="num" w:pos="6837"/>
        </w:tabs>
        <w:ind w:left="6837" w:hanging="360"/>
      </w:pPr>
      <w:rPr>
        <w:rFonts w:ascii="Courier New" w:hAnsi="Courier New" w:cs="Symbol" w:hint="default"/>
      </w:rPr>
    </w:lvl>
    <w:lvl w:ilvl="8" w:tplc="04070005" w:tentative="1">
      <w:start w:val="1"/>
      <w:numFmt w:val="bullet"/>
      <w:lvlText w:val=""/>
      <w:lvlJc w:val="left"/>
      <w:pPr>
        <w:tabs>
          <w:tab w:val="num" w:pos="7557"/>
        </w:tabs>
        <w:ind w:left="7557" w:hanging="360"/>
      </w:pPr>
      <w:rPr>
        <w:rFonts w:ascii="Wingdings" w:hAnsi="Wingdings" w:hint="default"/>
      </w:rPr>
    </w:lvl>
  </w:abstractNum>
  <w:abstractNum w:abstractNumId="15"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F553976"/>
    <w:multiLevelType w:val="hybridMultilevel"/>
    <w:tmpl w:val="35EAADF2"/>
    <w:lvl w:ilvl="0" w:tplc="04070001">
      <w:start w:val="1"/>
      <w:numFmt w:val="bullet"/>
      <w:lvlText w:val=""/>
      <w:lvlJc w:val="left"/>
      <w:pPr>
        <w:tabs>
          <w:tab w:val="num" w:pos="1797"/>
        </w:tabs>
        <w:ind w:left="1797" w:hanging="360"/>
      </w:pPr>
      <w:rPr>
        <w:rFonts w:ascii="Symbol" w:hAnsi="Symbol" w:hint="default"/>
      </w:rPr>
    </w:lvl>
    <w:lvl w:ilvl="1" w:tplc="04070003" w:tentative="1">
      <w:start w:val="1"/>
      <w:numFmt w:val="bullet"/>
      <w:lvlText w:val="o"/>
      <w:lvlJc w:val="left"/>
      <w:pPr>
        <w:tabs>
          <w:tab w:val="num" w:pos="2517"/>
        </w:tabs>
        <w:ind w:left="2517" w:hanging="360"/>
      </w:pPr>
      <w:rPr>
        <w:rFonts w:ascii="Courier New" w:hAnsi="Courier New" w:cs="Symbol" w:hint="default"/>
      </w:rPr>
    </w:lvl>
    <w:lvl w:ilvl="2" w:tplc="04070005" w:tentative="1">
      <w:start w:val="1"/>
      <w:numFmt w:val="bullet"/>
      <w:lvlText w:val=""/>
      <w:lvlJc w:val="left"/>
      <w:pPr>
        <w:tabs>
          <w:tab w:val="num" w:pos="3237"/>
        </w:tabs>
        <w:ind w:left="3237" w:hanging="360"/>
      </w:pPr>
      <w:rPr>
        <w:rFonts w:ascii="Wingdings" w:hAnsi="Wingdings" w:hint="default"/>
      </w:rPr>
    </w:lvl>
    <w:lvl w:ilvl="3" w:tplc="04070001" w:tentative="1">
      <w:start w:val="1"/>
      <w:numFmt w:val="bullet"/>
      <w:lvlText w:val=""/>
      <w:lvlJc w:val="left"/>
      <w:pPr>
        <w:tabs>
          <w:tab w:val="num" w:pos="3957"/>
        </w:tabs>
        <w:ind w:left="3957" w:hanging="360"/>
      </w:pPr>
      <w:rPr>
        <w:rFonts w:ascii="Symbol" w:hAnsi="Symbol" w:hint="default"/>
      </w:rPr>
    </w:lvl>
    <w:lvl w:ilvl="4" w:tplc="04070003" w:tentative="1">
      <w:start w:val="1"/>
      <w:numFmt w:val="bullet"/>
      <w:lvlText w:val="o"/>
      <w:lvlJc w:val="left"/>
      <w:pPr>
        <w:tabs>
          <w:tab w:val="num" w:pos="4677"/>
        </w:tabs>
        <w:ind w:left="4677" w:hanging="360"/>
      </w:pPr>
      <w:rPr>
        <w:rFonts w:ascii="Courier New" w:hAnsi="Courier New" w:cs="Symbol" w:hint="default"/>
      </w:rPr>
    </w:lvl>
    <w:lvl w:ilvl="5" w:tplc="04070005" w:tentative="1">
      <w:start w:val="1"/>
      <w:numFmt w:val="bullet"/>
      <w:lvlText w:val=""/>
      <w:lvlJc w:val="left"/>
      <w:pPr>
        <w:tabs>
          <w:tab w:val="num" w:pos="5397"/>
        </w:tabs>
        <w:ind w:left="5397" w:hanging="360"/>
      </w:pPr>
      <w:rPr>
        <w:rFonts w:ascii="Wingdings" w:hAnsi="Wingdings" w:hint="default"/>
      </w:rPr>
    </w:lvl>
    <w:lvl w:ilvl="6" w:tplc="04070001" w:tentative="1">
      <w:start w:val="1"/>
      <w:numFmt w:val="bullet"/>
      <w:lvlText w:val=""/>
      <w:lvlJc w:val="left"/>
      <w:pPr>
        <w:tabs>
          <w:tab w:val="num" w:pos="6117"/>
        </w:tabs>
        <w:ind w:left="6117" w:hanging="360"/>
      </w:pPr>
      <w:rPr>
        <w:rFonts w:ascii="Symbol" w:hAnsi="Symbol" w:hint="default"/>
      </w:rPr>
    </w:lvl>
    <w:lvl w:ilvl="7" w:tplc="04070003" w:tentative="1">
      <w:start w:val="1"/>
      <w:numFmt w:val="bullet"/>
      <w:lvlText w:val="o"/>
      <w:lvlJc w:val="left"/>
      <w:pPr>
        <w:tabs>
          <w:tab w:val="num" w:pos="6837"/>
        </w:tabs>
        <w:ind w:left="6837" w:hanging="360"/>
      </w:pPr>
      <w:rPr>
        <w:rFonts w:ascii="Courier New" w:hAnsi="Courier New" w:cs="Symbol" w:hint="default"/>
      </w:rPr>
    </w:lvl>
    <w:lvl w:ilvl="8" w:tplc="04070005" w:tentative="1">
      <w:start w:val="1"/>
      <w:numFmt w:val="bullet"/>
      <w:lvlText w:val=""/>
      <w:lvlJc w:val="left"/>
      <w:pPr>
        <w:tabs>
          <w:tab w:val="num" w:pos="7557"/>
        </w:tabs>
        <w:ind w:left="7557" w:hanging="360"/>
      </w:pPr>
      <w:rPr>
        <w:rFonts w:ascii="Wingdings" w:hAnsi="Wingdings" w:hint="default"/>
      </w:rPr>
    </w:lvl>
  </w:abstractNum>
  <w:num w:numId="1" w16cid:durableId="754939282">
    <w:abstractNumId w:val="13"/>
  </w:num>
  <w:num w:numId="2" w16cid:durableId="634527851">
    <w:abstractNumId w:val="12"/>
  </w:num>
  <w:num w:numId="3" w16cid:durableId="1480342316">
    <w:abstractNumId w:val="1"/>
  </w:num>
  <w:num w:numId="4" w16cid:durableId="910888289">
    <w:abstractNumId w:val="7"/>
  </w:num>
  <w:num w:numId="5" w16cid:durableId="1774520985">
    <w:abstractNumId w:val="10"/>
  </w:num>
  <w:num w:numId="6" w16cid:durableId="1696925742">
    <w:abstractNumId w:val="16"/>
  </w:num>
  <w:num w:numId="7" w16cid:durableId="642152246">
    <w:abstractNumId w:val="14"/>
  </w:num>
  <w:num w:numId="8" w16cid:durableId="1548299818">
    <w:abstractNumId w:val="5"/>
  </w:num>
  <w:num w:numId="9" w16cid:durableId="870608642">
    <w:abstractNumId w:val="15"/>
  </w:num>
  <w:num w:numId="10" w16cid:durableId="1207109823">
    <w:abstractNumId w:val="3"/>
  </w:num>
  <w:num w:numId="11" w16cid:durableId="1421834396">
    <w:abstractNumId w:val="4"/>
  </w:num>
  <w:num w:numId="12" w16cid:durableId="1506893125">
    <w:abstractNumId w:val="9"/>
  </w:num>
  <w:num w:numId="13" w16cid:durableId="333924582">
    <w:abstractNumId w:val="0"/>
  </w:num>
  <w:num w:numId="14" w16cid:durableId="434979440">
    <w:abstractNumId w:val="6"/>
  </w:num>
  <w:num w:numId="15" w16cid:durableId="851575458">
    <w:abstractNumId w:val="6"/>
  </w:num>
  <w:num w:numId="16" w16cid:durableId="1999652214">
    <w:abstractNumId w:val="6"/>
  </w:num>
  <w:num w:numId="17" w16cid:durableId="1588035100">
    <w:abstractNumId w:val="6"/>
  </w:num>
  <w:num w:numId="18" w16cid:durableId="1000933589">
    <w:abstractNumId w:val="6"/>
  </w:num>
  <w:num w:numId="19" w16cid:durableId="1983727659">
    <w:abstractNumId w:val="2"/>
  </w:num>
  <w:num w:numId="20" w16cid:durableId="1123231784">
    <w:abstractNumId w:val="8"/>
  </w:num>
  <w:num w:numId="21" w16cid:durableId="1590234333">
    <w:abstractNumId w:val="11"/>
  </w:num>
  <w:num w:numId="22" w16cid:durableId="50012054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spinCount="100000" w:hashValue="8KCeFsFvbfYczSVFccN8OhQPNhz3R4D+Doy1AfSlnViZgv5RMyjSPWd2nejzAqC5fmt2s/14SVI3R43nd+Lw1w==" w:saltValue="sxq1J4LwTg98anqM12F4Og==" w:algorithmName="SHA-512"/>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AD2"/>
    <w:rsid w:val="00000309"/>
    <w:rsid w:val="00000F04"/>
    <w:rsid w:val="00002D47"/>
    <w:rsid w:val="00003A80"/>
    <w:rsid w:val="00004775"/>
    <w:rsid w:val="000067A2"/>
    <w:rsid w:val="000119E7"/>
    <w:rsid w:val="00012453"/>
    <w:rsid w:val="00012AD4"/>
    <w:rsid w:val="00012EB7"/>
    <w:rsid w:val="0001367E"/>
    <w:rsid w:val="00013943"/>
    <w:rsid w:val="00013C42"/>
    <w:rsid w:val="00013FFB"/>
    <w:rsid w:val="000145C9"/>
    <w:rsid w:val="00014BE7"/>
    <w:rsid w:val="00017998"/>
    <w:rsid w:val="00017BCD"/>
    <w:rsid w:val="00017BD8"/>
    <w:rsid w:val="0002000D"/>
    <w:rsid w:val="000202A4"/>
    <w:rsid w:val="00020E66"/>
    <w:rsid w:val="00023388"/>
    <w:rsid w:val="0002394B"/>
    <w:rsid w:val="00025681"/>
    <w:rsid w:val="000265BD"/>
    <w:rsid w:val="00031127"/>
    <w:rsid w:val="00031B64"/>
    <w:rsid w:val="0003236D"/>
    <w:rsid w:val="0003261E"/>
    <w:rsid w:val="00032A11"/>
    <w:rsid w:val="00032A8C"/>
    <w:rsid w:val="00033B9D"/>
    <w:rsid w:val="0003571B"/>
    <w:rsid w:val="00036829"/>
    <w:rsid w:val="0003699B"/>
    <w:rsid w:val="00036F55"/>
    <w:rsid w:val="00040345"/>
    <w:rsid w:val="00042F1C"/>
    <w:rsid w:val="0004316A"/>
    <w:rsid w:val="00043477"/>
    <w:rsid w:val="00044AF1"/>
    <w:rsid w:val="00045421"/>
    <w:rsid w:val="000458A2"/>
    <w:rsid w:val="00045DE5"/>
    <w:rsid w:val="0005264C"/>
    <w:rsid w:val="00053235"/>
    <w:rsid w:val="00053B1A"/>
    <w:rsid w:val="00054A52"/>
    <w:rsid w:val="00054DCD"/>
    <w:rsid w:val="00056E80"/>
    <w:rsid w:val="00061669"/>
    <w:rsid w:val="00063D3A"/>
    <w:rsid w:val="000649BB"/>
    <w:rsid w:val="00067086"/>
    <w:rsid w:val="00067E08"/>
    <w:rsid w:val="0007054A"/>
    <w:rsid w:val="000709EF"/>
    <w:rsid w:val="000712DF"/>
    <w:rsid w:val="0007504B"/>
    <w:rsid w:val="00080898"/>
    <w:rsid w:val="00083272"/>
    <w:rsid w:val="00091779"/>
    <w:rsid w:val="00094076"/>
    <w:rsid w:val="0009511F"/>
    <w:rsid w:val="0009610D"/>
    <w:rsid w:val="00096841"/>
    <w:rsid w:val="000A0222"/>
    <w:rsid w:val="000A0F6F"/>
    <w:rsid w:val="000A11A0"/>
    <w:rsid w:val="000A1AE9"/>
    <w:rsid w:val="000A2614"/>
    <w:rsid w:val="000A2974"/>
    <w:rsid w:val="000A4477"/>
    <w:rsid w:val="000A4EA4"/>
    <w:rsid w:val="000A51B8"/>
    <w:rsid w:val="000A70B4"/>
    <w:rsid w:val="000A76FB"/>
    <w:rsid w:val="000B07A8"/>
    <w:rsid w:val="000B10EC"/>
    <w:rsid w:val="000B2CB2"/>
    <w:rsid w:val="000B520F"/>
    <w:rsid w:val="000B5A23"/>
    <w:rsid w:val="000C34D6"/>
    <w:rsid w:val="000C4C15"/>
    <w:rsid w:val="000C5A8E"/>
    <w:rsid w:val="000C66D2"/>
    <w:rsid w:val="000C7A50"/>
    <w:rsid w:val="000C7C62"/>
    <w:rsid w:val="000D20CE"/>
    <w:rsid w:val="000D239B"/>
    <w:rsid w:val="000D29B5"/>
    <w:rsid w:val="000D4096"/>
    <w:rsid w:val="000D5AC9"/>
    <w:rsid w:val="000D5CBF"/>
    <w:rsid w:val="000D5CC9"/>
    <w:rsid w:val="000D5E89"/>
    <w:rsid w:val="000D7614"/>
    <w:rsid w:val="000E0099"/>
    <w:rsid w:val="000E07F0"/>
    <w:rsid w:val="000E4B7F"/>
    <w:rsid w:val="000E6787"/>
    <w:rsid w:val="000E7C0C"/>
    <w:rsid w:val="000F0A12"/>
    <w:rsid w:val="000F0E3D"/>
    <w:rsid w:val="000F129C"/>
    <w:rsid w:val="000F4010"/>
    <w:rsid w:val="000F4D32"/>
    <w:rsid w:val="000F4EA7"/>
    <w:rsid w:val="000F659D"/>
    <w:rsid w:val="000F72CB"/>
    <w:rsid w:val="001005DB"/>
    <w:rsid w:val="001024D8"/>
    <w:rsid w:val="001046F4"/>
    <w:rsid w:val="001059F1"/>
    <w:rsid w:val="001076FF"/>
    <w:rsid w:val="00111C14"/>
    <w:rsid w:val="0011274E"/>
    <w:rsid w:val="0011643B"/>
    <w:rsid w:val="00116BF2"/>
    <w:rsid w:val="00116D53"/>
    <w:rsid w:val="001170BE"/>
    <w:rsid w:val="00121242"/>
    <w:rsid w:val="00121C38"/>
    <w:rsid w:val="00121D2F"/>
    <w:rsid w:val="001266B8"/>
    <w:rsid w:val="00126CA0"/>
    <w:rsid w:val="0012773E"/>
    <w:rsid w:val="00130AAB"/>
    <w:rsid w:val="00131A01"/>
    <w:rsid w:val="00132D76"/>
    <w:rsid w:val="001348AE"/>
    <w:rsid w:val="00145823"/>
    <w:rsid w:val="0014607C"/>
    <w:rsid w:val="001478DD"/>
    <w:rsid w:val="00147AF2"/>
    <w:rsid w:val="00147D99"/>
    <w:rsid w:val="00150AED"/>
    <w:rsid w:val="001515C8"/>
    <w:rsid w:val="00151F65"/>
    <w:rsid w:val="00152082"/>
    <w:rsid w:val="00157AC7"/>
    <w:rsid w:val="00160C74"/>
    <w:rsid w:val="0016294F"/>
    <w:rsid w:val="0016385A"/>
    <w:rsid w:val="00164C54"/>
    <w:rsid w:val="00167C1C"/>
    <w:rsid w:val="00167D58"/>
    <w:rsid w:val="00170BD8"/>
    <w:rsid w:val="00171A55"/>
    <w:rsid w:val="0017309E"/>
    <w:rsid w:val="00176C03"/>
    <w:rsid w:val="00180358"/>
    <w:rsid w:val="001819F3"/>
    <w:rsid w:val="00184CC6"/>
    <w:rsid w:val="001862CA"/>
    <w:rsid w:val="001870B7"/>
    <w:rsid w:val="0019087A"/>
    <w:rsid w:val="001910BF"/>
    <w:rsid w:val="00194E80"/>
    <w:rsid w:val="001A15C7"/>
    <w:rsid w:val="001A1632"/>
    <w:rsid w:val="001A1B34"/>
    <w:rsid w:val="001A5511"/>
    <w:rsid w:val="001A64C6"/>
    <w:rsid w:val="001A6B54"/>
    <w:rsid w:val="001B38B8"/>
    <w:rsid w:val="001B403B"/>
    <w:rsid w:val="001B570C"/>
    <w:rsid w:val="001B7959"/>
    <w:rsid w:val="001C256D"/>
    <w:rsid w:val="001C2C00"/>
    <w:rsid w:val="001C345D"/>
    <w:rsid w:val="001C5D52"/>
    <w:rsid w:val="001C77E7"/>
    <w:rsid w:val="001D0A98"/>
    <w:rsid w:val="001D23CD"/>
    <w:rsid w:val="001D3993"/>
    <w:rsid w:val="001D6966"/>
    <w:rsid w:val="001E37B2"/>
    <w:rsid w:val="001E400E"/>
    <w:rsid w:val="001E558C"/>
    <w:rsid w:val="001E5C66"/>
    <w:rsid w:val="001E5D64"/>
    <w:rsid w:val="001E5ED9"/>
    <w:rsid w:val="001E683C"/>
    <w:rsid w:val="001E6B5A"/>
    <w:rsid w:val="001E799B"/>
    <w:rsid w:val="001F296F"/>
    <w:rsid w:val="001F29C9"/>
    <w:rsid w:val="001F3208"/>
    <w:rsid w:val="001F5578"/>
    <w:rsid w:val="001F59F5"/>
    <w:rsid w:val="00200325"/>
    <w:rsid w:val="002040E0"/>
    <w:rsid w:val="0020536B"/>
    <w:rsid w:val="0020642D"/>
    <w:rsid w:val="00206C49"/>
    <w:rsid w:val="00210062"/>
    <w:rsid w:val="00210115"/>
    <w:rsid w:val="00210BD4"/>
    <w:rsid w:val="0021103A"/>
    <w:rsid w:val="00211124"/>
    <w:rsid w:val="00212EF7"/>
    <w:rsid w:val="00215DBC"/>
    <w:rsid w:val="0022035C"/>
    <w:rsid w:val="0022269B"/>
    <w:rsid w:val="0022735D"/>
    <w:rsid w:val="002315CF"/>
    <w:rsid w:val="00231986"/>
    <w:rsid w:val="00234666"/>
    <w:rsid w:val="0024159F"/>
    <w:rsid w:val="002417DF"/>
    <w:rsid w:val="00245B03"/>
    <w:rsid w:val="002460CD"/>
    <w:rsid w:val="00246D30"/>
    <w:rsid w:val="00250F38"/>
    <w:rsid w:val="002524B4"/>
    <w:rsid w:val="002529E5"/>
    <w:rsid w:val="00252C4D"/>
    <w:rsid w:val="00252F68"/>
    <w:rsid w:val="002572DD"/>
    <w:rsid w:val="00260C78"/>
    <w:rsid w:val="00262959"/>
    <w:rsid w:val="00264AD2"/>
    <w:rsid w:val="002674B3"/>
    <w:rsid w:val="00270526"/>
    <w:rsid w:val="00270BA0"/>
    <w:rsid w:val="002743FA"/>
    <w:rsid w:val="00275BEF"/>
    <w:rsid w:val="002772F2"/>
    <w:rsid w:val="00277C41"/>
    <w:rsid w:val="00280C40"/>
    <w:rsid w:val="00285A8A"/>
    <w:rsid w:val="00287AF5"/>
    <w:rsid w:val="00292CA0"/>
    <w:rsid w:val="00293059"/>
    <w:rsid w:val="00293B94"/>
    <w:rsid w:val="002949F3"/>
    <w:rsid w:val="00295C9A"/>
    <w:rsid w:val="00297CC9"/>
    <w:rsid w:val="002A1534"/>
    <w:rsid w:val="002A17BB"/>
    <w:rsid w:val="002A1A71"/>
    <w:rsid w:val="002A28DE"/>
    <w:rsid w:val="002A466E"/>
    <w:rsid w:val="002A4CE1"/>
    <w:rsid w:val="002A56F0"/>
    <w:rsid w:val="002A6A04"/>
    <w:rsid w:val="002B097E"/>
    <w:rsid w:val="002B5A34"/>
    <w:rsid w:val="002B6AFD"/>
    <w:rsid w:val="002C0454"/>
    <w:rsid w:val="002C1379"/>
    <w:rsid w:val="002C18CC"/>
    <w:rsid w:val="002C4368"/>
    <w:rsid w:val="002C6523"/>
    <w:rsid w:val="002C6654"/>
    <w:rsid w:val="002D374C"/>
    <w:rsid w:val="002D5025"/>
    <w:rsid w:val="002D5082"/>
    <w:rsid w:val="002D545D"/>
    <w:rsid w:val="002E07B2"/>
    <w:rsid w:val="002E0EA3"/>
    <w:rsid w:val="002E3A6B"/>
    <w:rsid w:val="002E5200"/>
    <w:rsid w:val="002E5616"/>
    <w:rsid w:val="002E663E"/>
    <w:rsid w:val="002E6B96"/>
    <w:rsid w:val="002E7F00"/>
    <w:rsid w:val="002F0C84"/>
    <w:rsid w:val="002F1967"/>
    <w:rsid w:val="002F1B9C"/>
    <w:rsid w:val="002F31AA"/>
    <w:rsid w:val="002F31B4"/>
    <w:rsid w:val="002F3DE2"/>
    <w:rsid w:val="002F4059"/>
    <w:rsid w:val="002F4434"/>
    <w:rsid w:val="002F6760"/>
    <w:rsid w:val="002F7A30"/>
    <w:rsid w:val="002F7BE8"/>
    <w:rsid w:val="00301389"/>
    <w:rsid w:val="00302618"/>
    <w:rsid w:val="003043B9"/>
    <w:rsid w:val="003055C4"/>
    <w:rsid w:val="00305EFF"/>
    <w:rsid w:val="00312B41"/>
    <w:rsid w:val="00312C85"/>
    <w:rsid w:val="0031531D"/>
    <w:rsid w:val="00315BB0"/>
    <w:rsid w:val="00317E89"/>
    <w:rsid w:val="003244D7"/>
    <w:rsid w:val="0032453E"/>
    <w:rsid w:val="00324BC7"/>
    <w:rsid w:val="00326D5E"/>
    <w:rsid w:val="0033029A"/>
    <w:rsid w:val="00330B72"/>
    <w:rsid w:val="00332C20"/>
    <w:rsid w:val="00332D34"/>
    <w:rsid w:val="00333280"/>
    <w:rsid w:val="003345B3"/>
    <w:rsid w:val="003373A4"/>
    <w:rsid w:val="003403E0"/>
    <w:rsid w:val="003408E0"/>
    <w:rsid w:val="003413BC"/>
    <w:rsid w:val="00343B2D"/>
    <w:rsid w:val="00346CD6"/>
    <w:rsid w:val="00347C40"/>
    <w:rsid w:val="003515F1"/>
    <w:rsid w:val="003528EE"/>
    <w:rsid w:val="00354412"/>
    <w:rsid w:val="00354E37"/>
    <w:rsid w:val="003556EA"/>
    <w:rsid w:val="0035790C"/>
    <w:rsid w:val="003602B3"/>
    <w:rsid w:val="00360A71"/>
    <w:rsid w:val="00360B40"/>
    <w:rsid w:val="00367E0B"/>
    <w:rsid w:val="00372CF1"/>
    <w:rsid w:val="00376672"/>
    <w:rsid w:val="00377272"/>
    <w:rsid w:val="003777BA"/>
    <w:rsid w:val="00381325"/>
    <w:rsid w:val="00382B61"/>
    <w:rsid w:val="00382EF3"/>
    <w:rsid w:val="0038395C"/>
    <w:rsid w:val="0038598A"/>
    <w:rsid w:val="00386AFA"/>
    <w:rsid w:val="00387BFF"/>
    <w:rsid w:val="003926EE"/>
    <w:rsid w:val="003A15C9"/>
    <w:rsid w:val="003A1C1E"/>
    <w:rsid w:val="003A2F07"/>
    <w:rsid w:val="003A469E"/>
    <w:rsid w:val="003A6129"/>
    <w:rsid w:val="003A7D6A"/>
    <w:rsid w:val="003B1A56"/>
    <w:rsid w:val="003C4919"/>
    <w:rsid w:val="003D4066"/>
    <w:rsid w:val="003E1F10"/>
    <w:rsid w:val="003E2451"/>
    <w:rsid w:val="003E30F3"/>
    <w:rsid w:val="003E31CB"/>
    <w:rsid w:val="003E336A"/>
    <w:rsid w:val="003E3FEC"/>
    <w:rsid w:val="003E4075"/>
    <w:rsid w:val="003E7EA3"/>
    <w:rsid w:val="003F00E2"/>
    <w:rsid w:val="003F08DA"/>
    <w:rsid w:val="003F09E1"/>
    <w:rsid w:val="003F1300"/>
    <w:rsid w:val="003F1C32"/>
    <w:rsid w:val="003F204A"/>
    <w:rsid w:val="003F2880"/>
    <w:rsid w:val="003F3CD0"/>
    <w:rsid w:val="003F52CC"/>
    <w:rsid w:val="003F57C4"/>
    <w:rsid w:val="003F59FC"/>
    <w:rsid w:val="003F7694"/>
    <w:rsid w:val="00400FFB"/>
    <w:rsid w:val="00401B59"/>
    <w:rsid w:val="00403264"/>
    <w:rsid w:val="004035C8"/>
    <w:rsid w:val="00403BB6"/>
    <w:rsid w:val="00404089"/>
    <w:rsid w:val="004108A0"/>
    <w:rsid w:val="00414BCD"/>
    <w:rsid w:val="00422EF4"/>
    <w:rsid w:val="00426177"/>
    <w:rsid w:val="00430515"/>
    <w:rsid w:val="00431332"/>
    <w:rsid w:val="00432C20"/>
    <w:rsid w:val="0043358D"/>
    <w:rsid w:val="00434F82"/>
    <w:rsid w:val="0043657B"/>
    <w:rsid w:val="00443019"/>
    <w:rsid w:val="004446E3"/>
    <w:rsid w:val="0044670C"/>
    <w:rsid w:val="004471C5"/>
    <w:rsid w:val="00447C06"/>
    <w:rsid w:val="00450519"/>
    <w:rsid w:val="00451809"/>
    <w:rsid w:val="00452B14"/>
    <w:rsid w:val="00453CEA"/>
    <w:rsid w:val="00455FEC"/>
    <w:rsid w:val="00456D4C"/>
    <w:rsid w:val="00457AC2"/>
    <w:rsid w:val="00457B8A"/>
    <w:rsid w:val="004605E3"/>
    <w:rsid w:val="00461993"/>
    <w:rsid w:val="00461A85"/>
    <w:rsid w:val="00461AE5"/>
    <w:rsid w:val="0046336B"/>
    <w:rsid w:val="00465EF0"/>
    <w:rsid w:val="00467D1D"/>
    <w:rsid w:val="00470535"/>
    <w:rsid w:val="00470CEE"/>
    <w:rsid w:val="0047284C"/>
    <w:rsid w:val="00473B9F"/>
    <w:rsid w:val="0047788B"/>
    <w:rsid w:val="00477AC6"/>
    <w:rsid w:val="00477D0E"/>
    <w:rsid w:val="004800F8"/>
    <w:rsid w:val="0048074D"/>
    <w:rsid w:val="00481214"/>
    <w:rsid w:val="0048142B"/>
    <w:rsid w:val="00482CFA"/>
    <w:rsid w:val="00482EF4"/>
    <w:rsid w:val="004841D1"/>
    <w:rsid w:val="00485021"/>
    <w:rsid w:val="00492337"/>
    <w:rsid w:val="004926BB"/>
    <w:rsid w:val="00493E9F"/>
    <w:rsid w:val="004A07F5"/>
    <w:rsid w:val="004A091C"/>
    <w:rsid w:val="004A0F6D"/>
    <w:rsid w:val="004A2E3F"/>
    <w:rsid w:val="004A594C"/>
    <w:rsid w:val="004A64CC"/>
    <w:rsid w:val="004B11CE"/>
    <w:rsid w:val="004B2306"/>
    <w:rsid w:val="004B250D"/>
    <w:rsid w:val="004B49E3"/>
    <w:rsid w:val="004B5972"/>
    <w:rsid w:val="004B72B6"/>
    <w:rsid w:val="004C3D85"/>
    <w:rsid w:val="004C657D"/>
    <w:rsid w:val="004C6A52"/>
    <w:rsid w:val="004D0D5E"/>
    <w:rsid w:val="004D18B4"/>
    <w:rsid w:val="004D1E70"/>
    <w:rsid w:val="004D7FC5"/>
    <w:rsid w:val="004E2028"/>
    <w:rsid w:val="004E307D"/>
    <w:rsid w:val="004F2BFA"/>
    <w:rsid w:val="004F2C42"/>
    <w:rsid w:val="004F46A4"/>
    <w:rsid w:val="004F7F94"/>
    <w:rsid w:val="00500483"/>
    <w:rsid w:val="00500824"/>
    <w:rsid w:val="0050374F"/>
    <w:rsid w:val="00506FAC"/>
    <w:rsid w:val="00507BD7"/>
    <w:rsid w:val="00507E18"/>
    <w:rsid w:val="0051112A"/>
    <w:rsid w:val="00513B86"/>
    <w:rsid w:val="00514437"/>
    <w:rsid w:val="00515C8F"/>
    <w:rsid w:val="00521A74"/>
    <w:rsid w:val="00522414"/>
    <w:rsid w:val="00523FDE"/>
    <w:rsid w:val="00526947"/>
    <w:rsid w:val="0053059C"/>
    <w:rsid w:val="00530C65"/>
    <w:rsid w:val="00532B03"/>
    <w:rsid w:val="005334C4"/>
    <w:rsid w:val="0053383E"/>
    <w:rsid w:val="00533E90"/>
    <w:rsid w:val="0053410B"/>
    <w:rsid w:val="00536628"/>
    <w:rsid w:val="00536EAC"/>
    <w:rsid w:val="0054064E"/>
    <w:rsid w:val="00541511"/>
    <w:rsid w:val="0054371F"/>
    <w:rsid w:val="005452BD"/>
    <w:rsid w:val="00552312"/>
    <w:rsid w:val="00552437"/>
    <w:rsid w:val="0055261B"/>
    <w:rsid w:val="00552D2D"/>
    <w:rsid w:val="00555EC1"/>
    <w:rsid w:val="0055798D"/>
    <w:rsid w:val="00562691"/>
    <w:rsid w:val="00566490"/>
    <w:rsid w:val="005722CD"/>
    <w:rsid w:val="00572E4E"/>
    <w:rsid w:val="00575EC2"/>
    <w:rsid w:val="00576662"/>
    <w:rsid w:val="005772B8"/>
    <w:rsid w:val="005802D2"/>
    <w:rsid w:val="0058786F"/>
    <w:rsid w:val="00590444"/>
    <w:rsid w:val="00590FBB"/>
    <w:rsid w:val="00592A28"/>
    <w:rsid w:val="00593046"/>
    <w:rsid w:val="00594849"/>
    <w:rsid w:val="00595AB7"/>
    <w:rsid w:val="005A1861"/>
    <w:rsid w:val="005A278B"/>
    <w:rsid w:val="005A286A"/>
    <w:rsid w:val="005A2DAE"/>
    <w:rsid w:val="005A437A"/>
    <w:rsid w:val="005A798C"/>
    <w:rsid w:val="005B3301"/>
    <w:rsid w:val="005B4EC8"/>
    <w:rsid w:val="005C08B3"/>
    <w:rsid w:val="005C1021"/>
    <w:rsid w:val="005C31EF"/>
    <w:rsid w:val="005C597C"/>
    <w:rsid w:val="005C5D63"/>
    <w:rsid w:val="005C71EF"/>
    <w:rsid w:val="005C7E36"/>
    <w:rsid w:val="005D160F"/>
    <w:rsid w:val="005D16D9"/>
    <w:rsid w:val="005D33DB"/>
    <w:rsid w:val="005D3585"/>
    <w:rsid w:val="005E7C56"/>
    <w:rsid w:val="005F1422"/>
    <w:rsid w:val="005F1C9E"/>
    <w:rsid w:val="005F25A0"/>
    <w:rsid w:val="005F61A7"/>
    <w:rsid w:val="00600F42"/>
    <w:rsid w:val="00602D42"/>
    <w:rsid w:val="006035D7"/>
    <w:rsid w:val="00606139"/>
    <w:rsid w:val="006075E7"/>
    <w:rsid w:val="00607D1E"/>
    <w:rsid w:val="00607F4D"/>
    <w:rsid w:val="0061466F"/>
    <w:rsid w:val="00614832"/>
    <w:rsid w:val="00615C08"/>
    <w:rsid w:val="00617198"/>
    <w:rsid w:val="006209B0"/>
    <w:rsid w:val="00622313"/>
    <w:rsid w:val="00624165"/>
    <w:rsid w:val="00624195"/>
    <w:rsid w:val="006249AE"/>
    <w:rsid w:val="00625837"/>
    <w:rsid w:val="0062694C"/>
    <w:rsid w:val="00626DEC"/>
    <w:rsid w:val="00631195"/>
    <w:rsid w:val="00640DE3"/>
    <w:rsid w:val="00641211"/>
    <w:rsid w:val="00645E4E"/>
    <w:rsid w:val="00647452"/>
    <w:rsid w:val="00652593"/>
    <w:rsid w:val="00655E4C"/>
    <w:rsid w:val="00657E24"/>
    <w:rsid w:val="006626A2"/>
    <w:rsid w:val="00663C63"/>
    <w:rsid w:val="006651BA"/>
    <w:rsid w:val="00665557"/>
    <w:rsid w:val="00665DB1"/>
    <w:rsid w:val="006700EA"/>
    <w:rsid w:val="0067232E"/>
    <w:rsid w:val="00674C4D"/>
    <w:rsid w:val="00675062"/>
    <w:rsid w:val="00675767"/>
    <w:rsid w:val="00675945"/>
    <w:rsid w:val="00677760"/>
    <w:rsid w:val="00677770"/>
    <w:rsid w:val="00683633"/>
    <w:rsid w:val="00684DB2"/>
    <w:rsid w:val="00685E82"/>
    <w:rsid w:val="00686001"/>
    <w:rsid w:val="00693CCF"/>
    <w:rsid w:val="00693F46"/>
    <w:rsid w:val="006A018B"/>
    <w:rsid w:val="006A0CB3"/>
    <w:rsid w:val="006A2DE5"/>
    <w:rsid w:val="006A2DEA"/>
    <w:rsid w:val="006A4811"/>
    <w:rsid w:val="006A6396"/>
    <w:rsid w:val="006A6BD0"/>
    <w:rsid w:val="006A755D"/>
    <w:rsid w:val="006A7F6E"/>
    <w:rsid w:val="006B4AFD"/>
    <w:rsid w:val="006B5146"/>
    <w:rsid w:val="006B690A"/>
    <w:rsid w:val="006C0D8B"/>
    <w:rsid w:val="006C21F5"/>
    <w:rsid w:val="006C38EB"/>
    <w:rsid w:val="006C428D"/>
    <w:rsid w:val="006C64E0"/>
    <w:rsid w:val="006C6899"/>
    <w:rsid w:val="006D25C1"/>
    <w:rsid w:val="006D27F6"/>
    <w:rsid w:val="006D2D43"/>
    <w:rsid w:val="006E0349"/>
    <w:rsid w:val="006E0FBA"/>
    <w:rsid w:val="006E2854"/>
    <w:rsid w:val="006E6D5F"/>
    <w:rsid w:val="006E75CA"/>
    <w:rsid w:val="006F1D82"/>
    <w:rsid w:val="006F3B47"/>
    <w:rsid w:val="006F6425"/>
    <w:rsid w:val="006F7DFE"/>
    <w:rsid w:val="007002B8"/>
    <w:rsid w:val="00702F08"/>
    <w:rsid w:val="0070303E"/>
    <w:rsid w:val="00704BA9"/>
    <w:rsid w:val="00705848"/>
    <w:rsid w:val="00705CEC"/>
    <w:rsid w:val="00706169"/>
    <w:rsid w:val="00707977"/>
    <w:rsid w:val="0071156E"/>
    <w:rsid w:val="00713366"/>
    <w:rsid w:val="007143DE"/>
    <w:rsid w:val="007228E2"/>
    <w:rsid w:val="00723AA9"/>
    <w:rsid w:val="00724380"/>
    <w:rsid w:val="00724FCB"/>
    <w:rsid w:val="0072691F"/>
    <w:rsid w:val="0073066E"/>
    <w:rsid w:val="00732786"/>
    <w:rsid w:val="00733B99"/>
    <w:rsid w:val="007341D8"/>
    <w:rsid w:val="00735985"/>
    <w:rsid w:val="0073613B"/>
    <w:rsid w:val="00743951"/>
    <w:rsid w:val="00745B44"/>
    <w:rsid w:val="0074627B"/>
    <w:rsid w:val="00747954"/>
    <w:rsid w:val="00747B0F"/>
    <w:rsid w:val="00752BBB"/>
    <w:rsid w:val="00752FCC"/>
    <w:rsid w:val="00753440"/>
    <w:rsid w:val="0075402B"/>
    <w:rsid w:val="00755369"/>
    <w:rsid w:val="0075544A"/>
    <w:rsid w:val="00755A36"/>
    <w:rsid w:val="007569F5"/>
    <w:rsid w:val="00760913"/>
    <w:rsid w:val="0076148A"/>
    <w:rsid w:val="00761497"/>
    <w:rsid w:val="00764AE8"/>
    <w:rsid w:val="007709CA"/>
    <w:rsid w:val="00772921"/>
    <w:rsid w:val="00775644"/>
    <w:rsid w:val="007765FE"/>
    <w:rsid w:val="007802A0"/>
    <w:rsid w:val="00781B22"/>
    <w:rsid w:val="00784299"/>
    <w:rsid w:val="0078587B"/>
    <w:rsid w:val="00787E65"/>
    <w:rsid w:val="007902A2"/>
    <w:rsid w:val="00790A92"/>
    <w:rsid w:val="00790B88"/>
    <w:rsid w:val="00792205"/>
    <w:rsid w:val="00792B39"/>
    <w:rsid w:val="007965F0"/>
    <w:rsid w:val="00796DF8"/>
    <w:rsid w:val="007A32D8"/>
    <w:rsid w:val="007A370B"/>
    <w:rsid w:val="007B23A5"/>
    <w:rsid w:val="007B6853"/>
    <w:rsid w:val="007B7109"/>
    <w:rsid w:val="007C6BC3"/>
    <w:rsid w:val="007C7A17"/>
    <w:rsid w:val="007C7EB1"/>
    <w:rsid w:val="007D25D3"/>
    <w:rsid w:val="007D2FEC"/>
    <w:rsid w:val="007D36F6"/>
    <w:rsid w:val="007D3AC4"/>
    <w:rsid w:val="007D4945"/>
    <w:rsid w:val="007D519C"/>
    <w:rsid w:val="007D5980"/>
    <w:rsid w:val="007D624A"/>
    <w:rsid w:val="007E1A39"/>
    <w:rsid w:val="007E2DF0"/>
    <w:rsid w:val="007E4958"/>
    <w:rsid w:val="007E4A2D"/>
    <w:rsid w:val="007E54B0"/>
    <w:rsid w:val="007E568A"/>
    <w:rsid w:val="007E5A3E"/>
    <w:rsid w:val="007F1C5A"/>
    <w:rsid w:val="007F1DDB"/>
    <w:rsid w:val="007F387C"/>
    <w:rsid w:val="007F3D3F"/>
    <w:rsid w:val="007F4BC0"/>
    <w:rsid w:val="00803E00"/>
    <w:rsid w:val="008046A8"/>
    <w:rsid w:val="00805826"/>
    <w:rsid w:val="00810A9F"/>
    <w:rsid w:val="008215A2"/>
    <w:rsid w:val="0082269B"/>
    <w:rsid w:val="008238FC"/>
    <w:rsid w:val="0082646A"/>
    <w:rsid w:val="00826CA6"/>
    <w:rsid w:val="00830D8E"/>
    <w:rsid w:val="0083285E"/>
    <w:rsid w:val="00834071"/>
    <w:rsid w:val="00836460"/>
    <w:rsid w:val="00837C97"/>
    <w:rsid w:val="008431CF"/>
    <w:rsid w:val="00843608"/>
    <w:rsid w:val="00844B94"/>
    <w:rsid w:val="008509FD"/>
    <w:rsid w:val="008518CF"/>
    <w:rsid w:val="008539D6"/>
    <w:rsid w:val="00853D77"/>
    <w:rsid w:val="00855DCB"/>
    <w:rsid w:val="008624A4"/>
    <w:rsid w:val="00863BA1"/>
    <w:rsid w:val="00864DC2"/>
    <w:rsid w:val="00870335"/>
    <w:rsid w:val="00870BF4"/>
    <w:rsid w:val="0087327E"/>
    <w:rsid w:val="008750FF"/>
    <w:rsid w:val="00877C07"/>
    <w:rsid w:val="00883A0A"/>
    <w:rsid w:val="008866BD"/>
    <w:rsid w:val="00890347"/>
    <w:rsid w:val="00891AEF"/>
    <w:rsid w:val="00891C73"/>
    <w:rsid w:val="00892C54"/>
    <w:rsid w:val="00893119"/>
    <w:rsid w:val="0089326D"/>
    <w:rsid w:val="008957D8"/>
    <w:rsid w:val="008A04D0"/>
    <w:rsid w:val="008A06E1"/>
    <w:rsid w:val="008A18DA"/>
    <w:rsid w:val="008A1FC3"/>
    <w:rsid w:val="008A2353"/>
    <w:rsid w:val="008A47F9"/>
    <w:rsid w:val="008A588E"/>
    <w:rsid w:val="008B0130"/>
    <w:rsid w:val="008B1EBD"/>
    <w:rsid w:val="008B2413"/>
    <w:rsid w:val="008B467A"/>
    <w:rsid w:val="008B6C33"/>
    <w:rsid w:val="008B7891"/>
    <w:rsid w:val="008C04CB"/>
    <w:rsid w:val="008C0761"/>
    <w:rsid w:val="008C1452"/>
    <w:rsid w:val="008C3961"/>
    <w:rsid w:val="008C4757"/>
    <w:rsid w:val="008D0864"/>
    <w:rsid w:val="008D164E"/>
    <w:rsid w:val="008D1C24"/>
    <w:rsid w:val="008D30B3"/>
    <w:rsid w:val="008D5D2A"/>
    <w:rsid w:val="008D7141"/>
    <w:rsid w:val="008D7BBE"/>
    <w:rsid w:val="008E24CD"/>
    <w:rsid w:val="008E3C3D"/>
    <w:rsid w:val="008F010F"/>
    <w:rsid w:val="008F77EF"/>
    <w:rsid w:val="0090235A"/>
    <w:rsid w:val="00902790"/>
    <w:rsid w:val="00903799"/>
    <w:rsid w:val="00905F9E"/>
    <w:rsid w:val="00912E99"/>
    <w:rsid w:val="00913912"/>
    <w:rsid w:val="0091488A"/>
    <w:rsid w:val="0092217D"/>
    <w:rsid w:val="00925006"/>
    <w:rsid w:val="00925428"/>
    <w:rsid w:val="00927065"/>
    <w:rsid w:val="00927412"/>
    <w:rsid w:val="0093195C"/>
    <w:rsid w:val="009328E3"/>
    <w:rsid w:val="00934A79"/>
    <w:rsid w:val="00934D0C"/>
    <w:rsid w:val="009364B2"/>
    <w:rsid w:val="00940222"/>
    <w:rsid w:val="00942E9D"/>
    <w:rsid w:val="00943B12"/>
    <w:rsid w:val="00947A16"/>
    <w:rsid w:val="00951B49"/>
    <w:rsid w:val="009534A1"/>
    <w:rsid w:val="00953DB0"/>
    <w:rsid w:val="009547E7"/>
    <w:rsid w:val="00955193"/>
    <w:rsid w:val="00955964"/>
    <w:rsid w:val="00955E5D"/>
    <w:rsid w:val="00962CC9"/>
    <w:rsid w:val="009762CE"/>
    <w:rsid w:val="00977374"/>
    <w:rsid w:val="009847F8"/>
    <w:rsid w:val="0098582A"/>
    <w:rsid w:val="00985876"/>
    <w:rsid w:val="009858B3"/>
    <w:rsid w:val="00986C7A"/>
    <w:rsid w:val="00987D88"/>
    <w:rsid w:val="00991936"/>
    <w:rsid w:val="00994AE6"/>
    <w:rsid w:val="0099714B"/>
    <w:rsid w:val="00997B4D"/>
    <w:rsid w:val="009A0C57"/>
    <w:rsid w:val="009A320F"/>
    <w:rsid w:val="009A42AF"/>
    <w:rsid w:val="009A7EA7"/>
    <w:rsid w:val="009B4254"/>
    <w:rsid w:val="009B4524"/>
    <w:rsid w:val="009B53FE"/>
    <w:rsid w:val="009B7270"/>
    <w:rsid w:val="009B790A"/>
    <w:rsid w:val="009C08AB"/>
    <w:rsid w:val="009C283A"/>
    <w:rsid w:val="009C4EF8"/>
    <w:rsid w:val="009C5D3E"/>
    <w:rsid w:val="009C7574"/>
    <w:rsid w:val="009D047E"/>
    <w:rsid w:val="009D3803"/>
    <w:rsid w:val="009D53A1"/>
    <w:rsid w:val="009D736F"/>
    <w:rsid w:val="009D7809"/>
    <w:rsid w:val="009E241C"/>
    <w:rsid w:val="009E3D5F"/>
    <w:rsid w:val="009E3D7B"/>
    <w:rsid w:val="009E6D80"/>
    <w:rsid w:val="009E797B"/>
    <w:rsid w:val="009E7BED"/>
    <w:rsid w:val="009F070E"/>
    <w:rsid w:val="009F094C"/>
    <w:rsid w:val="009F1429"/>
    <w:rsid w:val="009F54B3"/>
    <w:rsid w:val="009F5862"/>
    <w:rsid w:val="009F6EA4"/>
    <w:rsid w:val="00A01470"/>
    <w:rsid w:val="00A01CF4"/>
    <w:rsid w:val="00A01EA3"/>
    <w:rsid w:val="00A02A54"/>
    <w:rsid w:val="00A0423F"/>
    <w:rsid w:val="00A0558C"/>
    <w:rsid w:val="00A07264"/>
    <w:rsid w:val="00A075D7"/>
    <w:rsid w:val="00A07B39"/>
    <w:rsid w:val="00A103F1"/>
    <w:rsid w:val="00A11123"/>
    <w:rsid w:val="00A112D0"/>
    <w:rsid w:val="00A11F55"/>
    <w:rsid w:val="00A12EF2"/>
    <w:rsid w:val="00A13473"/>
    <w:rsid w:val="00A13A77"/>
    <w:rsid w:val="00A13B2A"/>
    <w:rsid w:val="00A146B0"/>
    <w:rsid w:val="00A171C6"/>
    <w:rsid w:val="00A20480"/>
    <w:rsid w:val="00A223BB"/>
    <w:rsid w:val="00A22CB1"/>
    <w:rsid w:val="00A264E8"/>
    <w:rsid w:val="00A27FEE"/>
    <w:rsid w:val="00A30063"/>
    <w:rsid w:val="00A3176E"/>
    <w:rsid w:val="00A31EFE"/>
    <w:rsid w:val="00A332E4"/>
    <w:rsid w:val="00A34C1F"/>
    <w:rsid w:val="00A35C9D"/>
    <w:rsid w:val="00A4045E"/>
    <w:rsid w:val="00A427FB"/>
    <w:rsid w:val="00A42862"/>
    <w:rsid w:val="00A45442"/>
    <w:rsid w:val="00A47363"/>
    <w:rsid w:val="00A51192"/>
    <w:rsid w:val="00A5187E"/>
    <w:rsid w:val="00A534C8"/>
    <w:rsid w:val="00A556DE"/>
    <w:rsid w:val="00A557B8"/>
    <w:rsid w:val="00A57C5F"/>
    <w:rsid w:val="00A60380"/>
    <w:rsid w:val="00A6129D"/>
    <w:rsid w:val="00A64075"/>
    <w:rsid w:val="00A65970"/>
    <w:rsid w:val="00A6786D"/>
    <w:rsid w:val="00A67921"/>
    <w:rsid w:val="00A7196C"/>
    <w:rsid w:val="00A748AA"/>
    <w:rsid w:val="00A76F16"/>
    <w:rsid w:val="00A800D4"/>
    <w:rsid w:val="00A815B3"/>
    <w:rsid w:val="00A81EEF"/>
    <w:rsid w:val="00A83090"/>
    <w:rsid w:val="00A833C3"/>
    <w:rsid w:val="00A851CF"/>
    <w:rsid w:val="00A853E2"/>
    <w:rsid w:val="00A87ADA"/>
    <w:rsid w:val="00A90766"/>
    <w:rsid w:val="00A90DAA"/>
    <w:rsid w:val="00A913B5"/>
    <w:rsid w:val="00A975E3"/>
    <w:rsid w:val="00AA0406"/>
    <w:rsid w:val="00AA2115"/>
    <w:rsid w:val="00AA3971"/>
    <w:rsid w:val="00AA54E3"/>
    <w:rsid w:val="00AA7E43"/>
    <w:rsid w:val="00AB1DC0"/>
    <w:rsid w:val="00AB30F0"/>
    <w:rsid w:val="00AB69AC"/>
    <w:rsid w:val="00AB72D9"/>
    <w:rsid w:val="00AC093E"/>
    <w:rsid w:val="00AC24DD"/>
    <w:rsid w:val="00AC5CC0"/>
    <w:rsid w:val="00AC60B6"/>
    <w:rsid w:val="00AC6CED"/>
    <w:rsid w:val="00AC736A"/>
    <w:rsid w:val="00AC7822"/>
    <w:rsid w:val="00AD1A8C"/>
    <w:rsid w:val="00AD1B42"/>
    <w:rsid w:val="00AD27B3"/>
    <w:rsid w:val="00AD3017"/>
    <w:rsid w:val="00AD52B3"/>
    <w:rsid w:val="00AD62CF"/>
    <w:rsid w:val="00AD7C00"/>
    <w:rsid w:val="00AE11EF"/>
    <w:rsid w:val="00AE4709"/>
    <w:rsid w:val="00AE4F98"/>
    <w:rsid w:val="00AE5C6D"/>
    <w:rsid w:val="00AE64AE"/>
    <w:rsid w:val="00AF0584"/>
    <w:rsid w:val="00AF35D6"/>
    <w:rsid w:val="00AF4C24"/>
    <w:rsid w:val="00AF4F4B"/>
    <w:rsid w:val="00AF6962"/>
    <w:rsid w:val="00AF7AC1"/>
    <w:rsid w:val="00B003AD"/>
    <w:rsid w:val="00B01129"/>
    <w:rsid w:val="00B02523"/>
    <w:rsid w:val="00B02944"/>
    <w:rsid w:val="00B04ED5"/>
    <w:rsid w:val="00B07199"/>
    <w:rsid w:val="00B1322B"/>
    <w:rsid w:val="00B14BF4"/>
    <w:rsid w:val="00B1550E"/>
    <w:rsid w:val="00B15EF0"/>
    <w:rsid w:val="00B227B0"/>
    <w:rsid w:val="00B24986"/>
    <w:rsid w:val="00B2665C"/>
    <w:rsid w:val="00B26D84"/>
    <w:rsid w:val="00B272B0"/>
    <w:rsid w:val="00B27B18"/>
    <w:rsid w:val="00B27F97"/>
    <w:rsid w:val="00B33C5C"/>
    <w:rsid w:val="00B34BF3"/>
    <w:rsid w:val="00B4008D"/>
    <w:rsid w:val="00B43D92"/>
    <w:rsid w:val="00B4413A"/>
    <w:rsid w:val="00B44B14"/>
    <w:rsid w:val="00B4518E"/>
    <w:rsid w:val="00B4769B"/>
    <w:rsid w:val="00B51375"/>
    <w:rsid w:val="00B5140A"/>
    <w:rsid w:val="00B53530"/>
    <w:rsid w:val="00B535FE"/>
    <w:rsid w:val="00B558D2"/>
    <w:rsid w:val="00B56982"/>
    <w:rsid w:val="00B56DA7"/>
    <w:rsid w:val="00B604C7"/>
    <w:rsid w:val="00B62A9D"/>
    <w:rsid w:val="00B63CD6"/>
    <w:rsid w:val="00B6417F"/>
    <w:rsid w:val="00B64611"/>
    <w:rsid w:val="00B64960"/>
    <w:rsid w:val="00B66D01"/>
    <w:rsid w:val="00B70729"/>
    <w:rsid w:val="00B710F7"/>
    <w:rsid w:val="00B75C12"/>
    <w:rsid w:val="00B77F88"/>
    <w:rsid w:val="00B829CF"/>
    <w:rsid w:val="00B82FAE"/>
    <w:rsid w:val="00B84B96"/>
    <w:rsid w:val="00B84C3F"/>
    <w:rsid w:val="00B85A74"/>
    <w:rsid w:val="00B9331B"/>
    <w:rsid w:val="00B94555"/>
    <w:rsid w:val="00BA0871"/>
    <w:rsid w:val="00BA135D"/>
    <w:rsid w:val="00BA21B7"/>
    <w:rsid w:val="00BA289E"/>
    <w:rsid w:val="00BB19B8"/>
    <w:rsid w:val="00BC033A"/>
    <w:rsid w:val="00BC042F"/>
    <w:rsid w:val="00BC0DC3"/>
    <w:rsid w:val="00BC27B9"/>
    <w:rsid w:val="00BC36BE"/>
    <w:rsid w:val="00BC36E6"/>
    <w:rsid w:val="00BC46E7"/>
    <w:rsid w:val="00BC6C38"/>
    <w:rsid w:val="00BD0CBD"/>
    <w:rsid w:val="00BD3BCD"/>
    <w:rsid w:val="00BD3C28"/>
    <w:rsid w:val="00BD43A1"/>
    <w:rsid w:val="00BE0116"/>
    <w:rsid w:val="00BE2D74"/>
    <w:rsid w:val="00BE38C0"/>
    <w:rsid w:val="00BE464F"/>
    <w:rsid w:val="00BE5A19"/>
    <w:rsid w:val="00BE7163"/>
    <w:rsid w:val="00BF00B0"/>
    <w:rsid w:val="00BF1015"/>
    <w:rsid w:val="00BF35E2"/>
    <w:rsid w:val="00BF452C"/>
    <w:rsid w:val="00BF547D"/>
    <w:rsid w:val="00BF5C19"/>
    <w:rsid w:val="00BF5E47"/>
    <w:rsid w:val="00BF6392"/>
    <w:rsid w:val="00BF7E95"/>
    <w:rsid w:val="00C0008F"/>
    <w:rsid w:val="00C0557F"/>
    <w:rsid w:val="00C13931"/>
    <w:rsid w:val="00C14040"/>
    <w:rsid w:val="00C15473"/>
    <w:rsid w:val="00C2006F"/>
    <w:rsid w:val="00C21840"/>
    <w:rsid w:val="00C24688"/>
    <w:rsid w:val="00C27A4C"/>
    <w:rsid w:val="00C3024B"/>
    <w:rsid w:val="00C3235D"/>
    <w:rsid w:val="00C324EB"/>
    <w:rsid w:val="00C32D98"/>
    <w:rsid w:val="00C3548E"/>
    <w:rsid w:val="00C35942"/>
    <w:rsid w:val="00C35EB5"/>
    <w:rsid w:val="00C36182"/>
    <w:rsid w:val="00C36CE6"/>
    <w:rsid w:val="00C36F71"/>
    <w:rsid w:val="00C373D8"/>
    <w:rsid w:val="00C37E84"/>
    <w:rsid w:val="00C45250"/>
    <w:rsid w:val="00C45DB8"/>
    <w:rsid w:val="00C46A34"/>
    <w:rsid w:val="00C50C36"/>
    <w:rsid w:val="00C52845"/>
    <w:rsid w:val="00C542B5"/>
    <w:rsid w:val="00C618E4"/>
    <w:rsid w:val="00C61A4B"/>
    <w:rsid w:val="00C6216A"/>
    <w:rsid w:val="00C62B3E"/>
    <w:rsid w:val="00C639E4"/>
    <w:rsid w:val="00C65122"/>
    <w:rsid w:val="00C66ED8"/>
    <w:rsid w:val="00C73273"/>
    <w:rsid w:val="00C73867"/>
    <w:rsid w:val="00C73BC7"/>
    <w:rsid w:val="00C74BA5"/>
    <w:rsid w:val="00C74C5F"/>
    <w:rsid w:val="00C74E4E"/>
    <w:rsid w:val="00C82EE4"/>
    <w:rsid w:val="00C84805"/>
    <w:rsid w:val="00C85B12"/>
    <w:rsid w:val="00C86F02"/>
    <w:rsid w:val="00C871BF"/>
    <w:rsid w:val="00C87A7A"/>
    <w:rsid w:val="00C90028"/>
    <w:rsid w:val="00C90B2F"/>
    <w:rsid w:val="00C94793"/>
    <w:rsid w:val="00C94B82"/>
    <w:rsid w:val="00C96A00"/>
    <w:rsid w:val="00C974AC"/>
    <w:rsid w:val="00CA02DE"/>
    <w:rsid w:val="00CA4832"/>
    <w:rsid w:val="00CB2392"/>
    <w:rsid w:val="00CB790F"/>
    <w:rsid w:val="00CC2292"/>
    <w:rsid w:val="00CC496B"/>
    <w:rsid w:val="00CD0A89"/>
    <w:rsid w:val="00CD4AA5"/>
    <w:rsid w:val="00CD5D0C"/>
    <w:rsid w:val="00CD6319"/>
    <w:rsid w:val="00CD7585"/>
    <w:rsid w:val="00CD76E4"/>
    <w:rsid w:val="00CD7AA4"/>
    <w:rsid w:val="00CE00A9"/>
    <w:rsid w:val="00CE2370"/>
    <w:rsid w:val="00CE30AE"/>
    <w:rsid w:val="00CE56D0"/>
    <w:rsid w:val="00CE660D"/>
    <w:rsid w:val="00CF212A"/>
    <w:rsid w:val="00D0062F"/>
    <w:rsid w:val="00D01526"/>
    <w:rsid w:val="00D02E11"/>
    <w:rsid w:val="00D032C9"/>
    <w:rsid w:val="00D05CB9"/>
    <w:rsid w:val="00D07C57"/>
    <w:rsid w:val="00D100D9"/>
    <w:rsid w:val="00D1053A"/>
    <w:rsid w:val="00D12C43"/>
    <w:rsid w:val="00D166A6"/>
    <w:rsid w:val="00D1749F"/>
    <w:rsid w:val="00D2067C"/>
    <w:rsid w:val="00D235A9"/>
    <w:rsid w:val="00D23FD9"/>
    <w:rsid w:val="00D24571"/>
    <w:rsid w:val="00D250FC"/>
    <w:rsid w:val="00D25B19"/>
    <w:rsid w:val="00D308E4"/>
    <w:rsid w:val="00D32A05"/>
    <w:rsid w:val="00D33263"/>
    <w:rsid w:val="00D34C52"/>
    <w:rsid w:val="00D40245"/>
    <w:rsid w:val="00D4027E"/>
    <w:rsid w:val="00D40467"/>
    <w:rsid w:val="00D41B68"/>
    <w:rsid w:val="00D46493"/>
    <w:rsid w:val="00D4661D"/>
    <w:rsid w:val="00D47AE7"/>
    <w:rsid w:val="00D47F6C"/>
    <w:rsid w:val="00D517A5"/>
    <w:rsid w:val="00D51CE1"/>
    <w:rsid w:val="00D52AEC"/>
    <w:rsid w:val="00D60ACE"/>
    <w:rsid w:val="00D63F63"/>
    <w:rsid w:val="00D66C16"/>
    <w:rsid w:val="00D6760F"/>
    <w:rsid w:val="00D70E1F"/>
    <w:rsid w:val="00D71048"/>
    <w:rsid w:val="00D75D3E"/>
    <w:rsid w:val="00D75E1C"/>
    <w:rsid w:val="00D76A05"/>
    <w:rsid w:val="00D76C0A"/>
    <w:rsid w:val="00D7726A"/>
    <w:rsid w:val="00D80B8A"/>
    <w:rsid w:val="00D81072"/>
    <w:rsid w:val="00D81C3F"/>
    <w:rsid w:val="00D8259C"/>
    <w:rsid w:val="00D831EC"/>
    <w:rsid w:val="00D8388B"/>
    <w:rsid w:val="00D84110"/>
    <w:rsid w:val="00D872EB"/>
    <w:rsid w:val="00D87EBC"/>
    <w:rsid w:val="00D90040"/>
    <w:rsid w:val="00D90C86"/>
    <w:rsid w:val="00D92E20"/>
    <w:rsid w:val="00DA07CC"/>
    <w:rsid w:val="00DA42CA"/>
    <w:rsid w:val="00DA50B5"/>
    <w:rsid w:val="00DB14B4"/>
    <w:rsid w:val="00DB15B9"/>
    <w:rsid w:val="00DB2D54"/>
    <w:rsid w:val="00DB409E"/>
    <w:rsid w:val="00DB4B20"/>
    <w:rsid w:val="00DB4CD4"/>
    <w:rsid w:val="00DB6E62"/>
    <w:rsid w:val="00DB74AD"/>
    <w:rsid w:val="00DC16AC"/>
    <w:rsid w:val="00DC1CE0"/>
    <w:rsid w:val="00DC3BF6"/>
    <w:rsid w:val="00DC3F7C"/>
    <w:rsid w:val="00DC414C"/>
    <w:rsid w:val="00DC4AC8"/>
    <w:rsid w:val="00DD1077"/>
    <w:rsid w:val="00DD1E6A"/>
    <w:rsid w:val="00DD663B"/>
    <w:rsid w:val="00DD68C2"/>
    <w:rsid w:val="00DE21E6"/>
    <w:rsid w:val="00DE47B7"/>
    <w:rsid w:val="00DE49C9"/>
    <w:rsid w:val="00DE6C39"/>
    <w:rsid w:val="00DF070F"/>
    <w:rsid w:val="00DF1590"/>
    <w:rsid w:val="00DF2DED"/>
    <w:rsid w:val="00DF3649"/>
    <w:rsid w:val="00DF433B"/>
    <w:rsid w:val="00DF56BB"/>
    <w:rsid w:val="00DF7146"/>
    <w:rsid w:val="00DF796D"/>
    <w:rsid w:val="00DF7EBD"/>
    <w:rsid w:val="00E002CE"/>
    <w:rsid w:val="00E02046"/>
    <w:rsid w:val="00E06835"/>
    <w:rsid w:val="00E06DF8"/>
    <w:rsid w:val="00E0725D"/>
    <w:rsid w:val="00E07503"/>
    <w:rsid w:val="00E0763E"/>
    <w:rsid w:val="00E1111C"/>
    <w:rsid w:val="00E12507"/>
    <w:rsid w:val="00E13F8A"/>
    <w:rsid w:val="00E14083"/>
    <w:rsid w:val="00E15F52"/>
    <w:rsid w:val="00E161B6"/>
    <w:rsid w:val="00E20F5F"/>
    <w:rsid w:val="00E218F3"/>
    <w:rsid w:val="00E2365A"/>
    <w:rsid w:val="00E240DB"/>
    <w:rsid w:val="00E26152"/>
    <w:rsid w:val="00E31482"/>
    <w:rsid w:val="00E327E8"/>
    <w:rsid w:val="00E34197"/>
    <w:rsid w:val="00E368F4"/>
    <w:rsid w:val="00E372BD"/>
    <w:rsid w:val="00E407CD"/>
    <w:rsid w:val="00E408A2"/>
    <w:rsid w:val="00E40F28"/>
    <w:rsid w:val="00E41DFD"/>
    <w:rsid w:val="00E43B82"/>
    <w:rsid w:val="00E43DA2"/>
    <w:rsid w:val="00E4405B"/>
    <w:rsid w:val="00E441A8"/>
    <w:rsid w:val="00E46E49"/>
    <w:rsid w:val="00E4797A"/>
    <w:rsid w:val="00E55C98"/>
    <w:rsid w:val="00E6155C"/>
    <w:rsid w:val="00E622C8"/>
    <w:rsid w:val="00E64D42"/>
    <w:rsid w:val="00E66E4C"/>
    <w:rsid w:val="00E737E7"/>
    <w:rsid w:val="00E75BD8"/>
    <w:rsid w:val="00E81892"/>
    <w:rsid w:val="00E8373C"/>
    <w:rsid w:val="00E844F1"/>
    <w:rsid w:val="00E853AA"/>
    <w:rsid w:val="00E86D56"/>
    <w:rsid w:val="00E90815"/>
    <w:rsid w:val="00E90E0C"/>
    <w:rsid w:val="00E917B2"/>
    <w:rsid w:val="00E93886"/>
    <w:rsid w:val="00E940CE"/>
    <w:rsid w:val="00E95E8E"/>
    <w:rsid w:val="00EA1C21"/>
    <w:rsid w:val="00EA1C82"/>
    <w:rsid w:val="00EA201D"/>
    <w:rsid w:val="00EA4B36"/>
    <w:rsid w:val="00EA53BD"/>
    <w:rsid w:val="00EA66B8"/>
    <w:rsid w:val="00EA6FFA"/>
    <w:rsid w:val="00EB09E8"/>
    <w:rsid w:val="00EB0BB4"/>
    <w:rsid w:val="00EB1419"/>
    <w:rsid w:val="00EB2198"/>
    <w:rsid w:val="00EB4ECC"/>
    <w:rsid w:val="00EB5813"/>
    <w:rsid w:val="00EC082F"/>
    <w:rsid w:val="00EC1D85"/>
    <w:rsid w:val="00EC28A9"/>
    <w:rsid w:val="00EC3FF9"/>
    <w:rsid w:val="00EC4516"/>
    <w:rsid w:val="00EC4CA2"/>
    <w:rsid w:val="00EC624F"/>
    <w:rsid w:val="00EC6706"/>
    <w:rsid w:val="00EC715B"/>
    <w:rsid w:val="00EC7F8E"/>
    <w:rsid w:val="00ED1C03"/>
    <w:rsid w:val="00ED2205"/>
    <w:rsid w:val="00ED2D7D"/>
    <w:rsid w:val="00ED34E1"/>
    <w:rsid w:val="00ED35F4"/>
    <w:rsid w:val="00ED41C0"/>
    <w:rsid w:val="00ED68EE"/>
    <w:rsid w:val="00ED69F9"/>
    <w:rsid w:val="00ED77D0"/>
    <w:rsid w:val="00EE1068"/>
    <w:rsid w:val="00EE119E"/>
    <w:rsid w:val="00EE24E4"/>
    <w:rsid w:val="00EE2BB1"/>
    <w:rsid w:val="00EE5018"/>
    <w:rsid w:val="00EE63F7"/>
    <w:rsid w:val="00EF0F18"/>
    <w:rsid w:val="00EF2FD3"/>
    <w:rsid w:val="00EF370E"/>
    <w:rsid w:val="00EF3F92"/>
    <w:rsid w:val="00EF4885"/>
    <w:rsid w:val="00EF5839"/>
    <w:rsid w:val="00EF64FD"/>
    <w:rsid w:val="00EF6D46"/>
    <w:rsid w:val="00EF7395"/>
    <w:rsid w:val="00EF7599"/>
    <w:rsid w:val="00F00E75"/>
    <w:rsid w:val="00F01026"/>
    <w:rsid w:val="00F049A7"/>
    <w:rsid w:val="00F10624"/>
    <w:rsid w:val="00F10A75"/>
    <w:rsid w:val="00F10C0A"/>
    <w:rsid w:val="00F1113D"/>
    <w:rsid w:val="00F11C32"/>
    <w:rsid w:val="00F12D99"/>
    <w:rsid w:val="00F2056E"/>
    <w:rsid w:val="00F2238C"/>
    <w:rsid w:val="00F25334"/>
    <w:rsid w:val="00F27365"/>
    <w:rsid w:val="00F279A0"/>
    <w:rsid w:val="00F30553"/>
    <w:rsid w:val="00F31DF9"/>
    <w:rsid w:val="00F330D3"/>
    <w:rsid w:val="00F33326"/>
    <w:rsid w:val="00F363FC"/>
    <w:rsid w:val="00F41992"/>
    <w:rsid w:val="00F47484"/>
    <w:rsid w:val="00F50ED1"/>
    <w:rsid w:val="00F55C87"/>
    <w:rsid w:val="00F613D8"/>
    <w:rsid w:val="00F61CF6"/>
    <w:rsid w:val="00F70572"/>
    <w:rsid w:val="00F70A65"/>
    <w:rsid w:val="00F71A79"/>
    <w:rsid w:val="00F73AB5"/>
    <w:rsid w:val="00F73C13"/>
    <w:rsid w:val="00F74D38"/>
    <w:rsid w:val="00F74D69"/>
    <w:rsid w:val="00F763C4"/>
    <w:rsid w:val="00F765D0"/>
    <w:rsid w:val="00F804ED"/>
    <w:rsid w:val="00F82F13"/>
    <w:rsid w:val="00F86E97"/>
    <w:rsid w:val="00F87769"/>
    <w:rsid w:val="00F919C9"/>
    <w:rsid w:val="00F94122"/>
    <w:rsid w:val="00F9615F"/>
    <w:rsid w:val="00F961AC"/>
    <w:rsid w:val="00FA363D"/>
    <w:rsid w:val="00FA36FD"/>
    <w:rsid w:val="00FA3C13"/>
    <w:rsid w:val="00FA44A2"/>
    <w:rsid w:val="00FA588B"/>
    <w:rsid w:val="00FB1973"/>
    <w:rsid w:val="00FB2DFC"/>
    <w:rsid w:val="00FB745A"/>
    <w:rsid w:val="00FC27F3"/>
    <w:rsid w:val="00FC32E4"/>
    <w:rsid w:val="00FC71FA"/>
    <w:rsid w:val="00FC797F"/>
    <w:rsid w:val="00FD0086"/>
    <w:rsid w:val="00FD0E82"/>
    <w:rsid w:val="00FD1688"/>
    <w:rsid w:val="00FD4DC1"/>
    <w:rsid w:val="00FD547B"/>
    <w:rsid w:val="00FD6CEF"/>
    <w:rsid w:val="00FE1332"/>
    <w:rsid w:val="00FE334B"/>
    <w:rsid w:val="00FE3E35"/>
    <w:rsid w:val="00FE47C6"/>
    <w:rsid w:val="00FF2C70"/>
    <w:rsid w:val="00FF4784"/>
    <w:rsid w:val="00FF4C4E"/>
    <w:rsid w:val="00FF56C0"/>
    <w:rsid w:val="00FF5F9C"/>
    <w:rsid w:val="00FF6C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212871"/>
  <w15:docId w15:val="{C58FE660-BB2C-41F5-ACC9-EC99E52CC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34666"/>
    <w:pPr>
      <w:overflowPunct w:val="0"/>
      <w:autoSpaceDE w:val="0"/>
      <w:autoSpaceDN w:val="0"/>
      <w:adjustRightInd w:val="0"/>
      <w:spacing w:before="160" w:after="160" w:line="300" w:lineRule="atLeast"/>
      <w:textAlignment w:val="baseline"/>
    </w:pPr>
    <w:rPr>
      <w:rFonts w:ascii="Munich Airport Pro Regular" w:hAnsi="Munich Airport Pro Regular"/>
      <w:sz w:val="22"/>
      <w:szCs w:val="16"/>
    </w:rPr>
  </w:style>
  <w:style w:type="paragraph" w:styleId="berschrift1">
    <w:name w:val="heading 1"/>
    <w:basedOn w:val="Standard"/>
    <w:next w:val="Textnachberschrift"/>
    <w:link w:val="berschrift1Zchn"/>
    <w:qFormat/>
    <w:rsid w:val="00F279A0"/>
    <w:pPr>
      <w:keepNext/>
      <w:numPr>
        <w:numId w:val="14"/>
      </w:numPr>
      <w:spacing w:before="480"/>
      <w:ind w:left="567" w:hanging="567"/>
      <w:outlineLvl w:val="0"/>
    </w:pPr>
    <w:rPr>
      <w:b/>
    </w:rPr>
  </w:style>
  <w:style w:type="paragraph" w:styleId="berschrift2">
    <w:name w:val="heading 2"/>
    <w:basedOn w:val="berschrift1"/>
    <w:next w:val="Textnachberschrift"/>
    <w:link w:val="berschrift2Zchn"/>
    <w:qFormat/>
    <w:rsid w:val="00234666"/>
    <w:pPr>
      <w:numPr>
        <w:ilvl w:val="1"/>
      </w:numPr>
      <w:spacing w:before="360"/>
      <w:ind w:left="567" w:hanging="567"/>
      <w:outlineLvl w:val="1"/>
    </w:pPr>
    <w:rPr>
      <w:b w:val="0"/>
    </w:rPr>
  </w:style>
  <w:style w:type="paragraph" w:styleId="berschrift3">
    <w:name w:val="heading 3"/>
    <w:basedOn w:val="berschrift1"/>
    <w:next w:val="Textnachberschrift"/>
    <w:link w:val="berschrift3Zchn"/>
    <w:qFormat/>
    <w:rsid w:val="00F279A0"/>
    <w:pPr>
      <w:numPr>
        <w:ilvl w:val="2"/>
      </w:numPr>
      <w:spacing w:before="160"/>
      <w:ind w:left="567" w:hanging="567"/>
      <w:outlineLvl w:val="2"/>
    </w:pPr>
    <w:rPr>
      <w:b w:val="0"/>
    </w:rPr>
  </w:style>
  <w:style w:type="paragraph" w:styleId="berschrift4">
    <w:name w:val="heading 4"/>
    <w:basedOn w:val="berschrift1"/>
    <w:next w:val="Textnachberschrift"/>
    <w:link w:val="berschrift4Zchn"/>
    <w:qFormat/>
    <w:rsid w:val="00F279A0"/>
    <w:pPr>
      <w:numPr>
        <w:ilvl w:val="3"/>
      </w:numPr>
      <w:spacing w:before="160"/>
      <w:ind w:left="851"/>
      <w:outlineLvl w:val="3"/>
    </w:pPr>
    <w:rPr>
      <w:b w:val="0"/>
    </w:rPr>
  </w:style>
  <w:style w:type="paragraph" w:styleId="berschrift5">
    <w:name w:val="heading 5"/>
    <w:basedOn w:val="Standard"/>
    <w:next w:val="Standard"/>
    <w:link w:val="berschrift5Zchn"/>
    <w:rsid w:val="00E368F4"/>
    <w:pPr>
      <w:numPr>
        <w:ilvl w:val="4"/>
        <w:numId w:val="14"/>
      </w:numPr>
      <w:spacing w:before="240" w:after="60"/>
      <w:outlineLvl w:val="4"/>
    </w:pPr>
  </w:style>
  <w:style w:type="paragraph" w:styleId="berschrift6">
    <w:name w:val="heading 6"/>
    <w:basedOn w:val="Standard"/>
    <w:next w:val="Standard"/>
    <w:link w:val="berschrift6Zchn"/>
    <w:rsid w:val="00E368F4"/>
    <w:pPr>
      <w:numPr>
        <w:ilvl w:val="5"/>
        <w:numId w:val="14"/>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14"/>
      </w:numPr>
      <w:spacing w:before="240" w:after="60"/>
      <w:outlineLvl w:val="6"/>
    </w:pPr>
  </w:style>
  <w:style w:type="paragraph" w:styleId="berschrift8">
    <w:name w:val="heading 8"/>
    <w:basedOn w:val="Standard"/>
    <w:next w:val="Standard"/>
    <w:link w:val="berschrift8Zchn"/>
    <w:rsid w:val="00E368F4"/>
    <w:pPr>
      <w:numPr>
        <w:ilvl w:val="7"/>
        <w:numId w:val="14"/>
      </w:numPr>
      <w:spacing w:before="240" w:after="60"/>
      <w:outlineLvl w:val="7"/>
    </w:pPr>
    <w:rPr>
      <w:i/>
    </w:rPr>
  </w:style>
  <w:style w:type="paragraph" w:styleId="berschrift9">
    <w:name w:val="heading 9"/>
    <w:basedOn w:val="Standard"/>
    <w:next w:val="Standard"/>
    <w:link w:val="berschrift9Zchn"/>
    <w:rsid w:val="00E368F4"/>
    <w:pPr>
      <w:numPr>
        <w:ilvl w:val="8"/>
        <w:numId w:val="14"/>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D2067C"/>
    <w:pPr>
      <w:ind w:left="567"/>
    </w:p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qFormat/>
    <w:rsid w:val="00346CD6"/>
    <w:pPr>
      <w:tabs>
        <w:tab w:val="clear" w:pos="4536"/>
        <w:tab w:val="clear" w:pos="9072"/>
      </w:tabs>
      <w:spacing w:before="240" w:after="240"/>
      <w:contextualSpacing/>
    </w:pPr>
    <w:rPr>
      <w:b/>
      <w:bCs/>
    </w:rPr>
  </w:style>
  <w:style w:type="paragraph" w:customStyle="1" w:styleId="Leerraum">
    <w:name w:val="Leerraum"/>
    <w:basedOn w:val="Standard"/>
    <w:rsid w:val="00E368F4"/>
    <w:rPr>
      <w:color w:val="FFFFFF"/>
    </w:rPr>
  </w:style>
  <w:style w:type="character" w:customStyle="1" w:styleId="berschrift2Zchn">
    <w:name w:val="Überschrift 2 Zchn"/>
    <w:link w:val="berschrift2"/>
    <w:rsid w:val="00234666"/>
    <w:rPr>
      <w:rFonts w:ascii="Munich Airport Pro Regular" w:hAnsi="Munich Airport Pro Regular"/>
      <w:sz w:val="22"/>
      <w:szCs w:val="16"/>
    </w:rPr>
  </w:style>
  <w:style w:type="character" w:customStyle="1" w:styleId="KopfzeileZchn">
    <w:name w:val="Kopfzeile Zchn"/>
    <w:link w:val="Kopfzeile"/>
    <w:uiPriority w:val="99"/>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link w:val="ListenabsatzZchn"/>
    <w:uiPriority w:val="34"/>
    <w:qFormat/>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rsid w:val="00F279A0"/>
    <w:rPr>
      <w:b/>
      <w:sz w:val="22"/>
      <w:szCs w:val="16"/>
    </w:rPr>
  </w:style>
  <w:style w:type="character" w:customStyle="1" w:styleId="berschrift3Zchn">
    <w:name w:val="Überschrift 3 Zchn"/>
    <w:link w:val="berschrift3"/>
    <w:rsid w:val="00F279A0"/>
    <w:rPr>
      <w:sz w:val="22"/>
      <w:szCs w:val="16"/>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semiHidden/>
    <w:rsid w:val="00F94122"/>
    <w:rPr>
      <w:rFonts w:ascii="Tahoma" w:hAnsi="Tahoma" w:cs="Tahoma"/>
    </w:rPr>
  </w:style>
  <w:style w:type="character" w:styleId="Kommentarzeichen">
    <w:name w:val="annotation reference"/>
    <w:uiPriority w:val="99"/>
    <w:semiHidden/>
    <w:unhideWhenUsed/>
    <w:rsid w:val="00F94122"/>
    <w:rPr>
      <w:sz w:val="16"/>
      <w:szCs w:val="16"/>
    </w:rPr>
  </w:style>
  <w:style w:type="paragraph" w:styleId="Kommentartext">
    <w:name w:val="annotation text"/>
    <w:basedOn w:val="Standard"/>
    <w:link w:val="KommentartextZchn"/>
    <w:uiPriority w:val="99"/>
    <w:unhideWhenUsed/>
    <w:rsid w:val="00F94122"/>
    <w:pPr>
      <w:spacing w:line="240" w:lineRule="auto"/>
    </w:pPr>
    <w:rPr>
      <w:szCs w:val="20"/>
    </w:rPr>
  </w:style>
  <w:style w:type="character" w:customStyle="1" w:styleId="KommentartextZchn">
    <w:name w:val="Kommentartext Zchn"/>
    <w:link w:val="Kommentartext"/>
    <w:uiPriority w:val="99"/>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rPr>
      <w:szCs w:val="20"/>
    </w:r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szCs w:val="20"/>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F279A0"/>
    <w:rPr>
      <w:rFonts w:ascii="Arial" w:hAnsi="Arial"/>
      <w:sz w:val="22"/>
      <w:vertAlign w:val="superscript"/>
    </w:rPr>
  </w:style>
  <w:style w:type="paragraph" w:styleId="Titel">
    <w:name w:val="Title"/>
    <w:basedOn w:val="berschrift1"/>
    <w:next w:val="Standard"/>
    <w:link w:val="TitelZchn"/>
    <w:qFormat/>
    <w:rsid w:val="00F279A0"/>
    <w:pPr>
      <w:numPr>
        <w:numId w:val="2"/>
      </w:numPr>
      <w:ind w:left="567" w:hanging="567"/>
      <w:contextualSpacing/>
    </w:pPr>
    <w:rPr>
      <w:rFonts w:eastAsiaTheme="majorEastAsia" w:cstheme="majorBidi"/>
      <w:color w:val="000000" w:themeColor="text1"/>
      <w:spacing w:val="5"/>
      <w:kern w:val="28"/>
      <w:szCs w:val="52"/>
    </w:rPr>
  </w:style>
  <w:style w:type="character" w:customStyle="1" w:styleId="TitelZchn">
    <w:name w:val="Titel Zchn"/>
    <w:basedOn w:val="Absatz-Standardschriftart"/>
    <w:link w:val="Titel"/>
    <w:rsid w:val="00F279A0"/>
    <w:rPr>
      <w:rFonts w:eastAsiaTheme="majorEastAsia" w:cstheme="majorBidi"/>
      <w:b/>
      <w:color w:val="000000" w:themeColor="text1"/>
      <w:spacing w:val="5"/>
      <w:kern w:val="28"/>
      <w:sz w:val="22"/>
      <w:szCs w:val="52"/>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semiHidden/>
    <w:unhideWhenUsed/>
    <w:rsid w:val="00A0558C"/>
  </w:style>
  <w:style w:type="character" w:customStyle="1" w:styleId="TextkrperZchn">
    <w:name w:val="Textkörper Zchn"/>
    <w:basedOn w:val="Absatz-Standardschriftart"/>
    <w:link w:val="Textkrper"/>
    <w:semiHidden/>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rsid w:val="00F279A0"/>
    <w:rPr>
      <w:sz w:val="22"/>
      <w:szCs w:val="16"/>
    </w:rPr>
  </w:style>
  <w:style w:type="character" w:customStyle="1" w:styleId="berschrift5Zchn">
    <w:name w:val="Überschrift 5 Zchn"/>
    <w:basedOn w:val="Absatz-Standardschriftart"/>
    <w:link w:val="berschrift5"/>
    <w:rsid w:val="00A0558C"/>
    <w:rPr>
      <w:sz w:val="22"/>
      <w:szCs w:val="16"/>
    </w:rPr>
  </w:style>
  <w:style w:type="character" w:customStyle="1" w:styleId="berschrift6Zchn">
    <w:name w:val="Überschrift 6 Zchn"/>
    <w:basedOn w:val="Absatz-Standardschriftart"/>
    <w:link w:val="berschrift6"/>
    <w:rsid w:val="00A0558C"/>
    <w:rPr>
      <w:rFonts w:ascii="Times New Roman" w:hAnsi="Times New Roman"/>
      <w:i/>
      <w:sz w:val="22"/>
      <w:szCs w:val="16"/>
    </w:rPr>
  </w:style>
  <w:style w:type="character" w:customStyle="1" w:styleId="berschrift7Zchn">
    <w:name w:val="Überschrift 7 Zchn"/>
    <w:basedOn w:val="Absatz-Standardschriftart"/>
    <w:link w:val="berschrift7"/>
    <w:rsid w:val="00A0558C"/>
    <w:rPr>
      <w:szCs w:val="16"/>
    </w:rPr>
  </w:style>
  <w:style w:type="character" w:customStyle="1" w:styleId="berschrift8Zchn">
    <w:name w:val="Überschrift 8 Zchn"/>
    <w:basedOn w:val="Absatz-Standardschriftart"/>
    <w:link w:val="berschrift8"/>
    <w:rsid w:val="00A0558C"/>
    <w:rPr>
      <w:i/>
      <w:szCs w:val="16"/>
    </w:rPr>
  </w:style>
  <w:style w:type="character" w:customStyle="1" w:styleId="berschrift9Zchn">
    <w:name w:val="Überschrift 9 Zchn"/>
    <w:basedOn w:val="Absatz-Standardschriftart"/>
    <w:link w:val="berschrift9"/>
    <w:rsid w:val="00A0558C"/>
    <w:rPr>
      <w:b/>
      <w:i/>
      <w:sz w:val="18"/>
      <w:szCs w:val="16"/>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rPr>
      <w:szCs w:val="20"/>
    </w:r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rPr>
      <w:szCs w:val="20"/>
    </w:r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szCs w:val="20"/>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DE6C39"/>
    <w:pPr>
      <w:keepNext w:val="0"/>
      <w:numPr>
        <w:ilvl w:val="0"/>
        <w:numId w:val="19"/>
      </w:numPr>
      <w:ind w:left="924" w:hanging="357"/>
    </w:pPr>
  </w:style>
  <w:style w:type="character" w:customStyle="1" w:styleId="AufzhlungClassZchn">
    <w:name w:val="Aufzählung Class Zchn"/>
    <w:basedOn w:val="berschrift4Zchn"/>
    <w:link w:val="AufzhlungClass"/>
    <w:rsid w:val="00DE6C39"/>
    <w:rPr>
      <w:sz w:val="22"/>
      <w:szCs w:val="16"/>
    </w:rPr>
  </w:style>
  <w:style w:type="paragraph" w:customStyle="1" w:styleId="Beweis">
    <w:name w:val="Beweis"/>
    <w:basedOn w:val="Textnachberschrift"/>
    <w:link w:val="BeweisZchn"/>
    <w:qFormat/>
    <w:rsid w:val="00DE6C39"/>
    <w:pPr>
      <w:ind w:left="1843" w:hanging="1276"/>
      <w:contextualSpacing/>
    </w:pPr>
    <w:rPr>
      <w:b/>
    </w:rPr>
  </w:style>
  <w:style w:type="character" w:customStyle="1" w:styleId="TextnachberschriftZchn">
    <w:name w:val="Text_nach_Überschrift Zchn"/>
    <w:basedOn w:val="Absatz-Standardschriftart"/>
    <w:link w:val="Textnachberschrift"/>
    <w:rsid w:val="00D2067C"/>
    <w:rPr>
      <w:sz w:val="22"/>
      <w:szCs w:val="16"/>
    </w:rPr>
  </w:style>
  <w:style w:type="character" w:customStyle="1" w:styleId="BeweisZchn">
    <w:name w:val="Beweis Zchn"/>
    <w:basedOn w:val="TextnachberschriftZchn"/>
    <w:link w:val="Beweis"/>
    <w:rsid w:val="00DE6C39"/>
    <w:rPr>
      <w:b/>
      <w:sz w:val="22"/>
      <w:szCs w:val="16"/>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left="851" w:right="567"/>
    </w:pPr>
    <w:rPr>
      <w:i/>
    </w:rPr>
  </w:style>
  <w:style w:type="character" w:customStyle="1" w:styleId="ZitatnachberschriftZchn">
    <w:name w:val="Zitat nach Überschrift Zchn"/>
    <w:basedOn w:val="TextnachberschriftZchn"/>
    <w:link w:val="Zitatnachberschrift"/>
    <w:rsid w:val="00837C97"/>
    <w:rPr>
      <w:i/>
      <w:sz w:val="22"/>
      <w:szCs w:val="16"/>
    </w:rPr>
  </w:style>
  <w:style w:type="paragraph" w:customStyle="1" w:styleId="Anlagenliste">
    <w:name w:val="Anlagenliste"/>
    <w:basedOn w:val="Listenabsatz"/>
    <w:link w:val="AnlagenlisteZchn"/>
    <w:qFormat/>
    <w:rsid w:val="003528EE"/>
    <w:pPr>
      <w:numPr>
        <w:numId w:val="20"/>
      </w:numPr>
      <w:spacing w:line="0" w:lineRule="atLeast"/>
      <w:ind w:left="357" w:hanging="357"/>
    </w:pPr>
    <w:rPr>
      <w:rFonts w:ascii="Arial" w:hAnsi="Arial" w:cs="Arial"/>
      <w:sz w:val="20"/>
      <w:szCs w:val="20"/>
    </w:rPr>
  </w:style>
  <w:style w:type="character" w:customStyle="1" w:styleId="AnlagenlisteZchn">
    <w:name w:val="Anlagenliste Zchn"/>
    <w:basedOn w:val="Absatz-Standardschriftart"/>
    <w:link w:val="Anlagenliste"/>
    <w:rsid w:val="003528EE"/>
    <w:rPr>
      <w:rFonts w:cs="Arial"/>
    </w:rPr>
  </w:style>
  <w:style w:type="character" w:customStyle="1" w:styleId="ListenabsatzZchn">
    <w:name w:val="Listenabsatz Zchn"/>
    <w:basedOn w:val="Absatz-Standardschriftart"/>
    <w:link w:val="Listenabsatz"/>
    <w:uiPriority w:val="34"/>
    <w:rsid w:val="00215DBC"/>
    <w:rPr>
      <w:rFonts w:ascii="Times New Roman" w:hAnsi="Times New Roman"/>
      <w:sz w:val="22"/>
      <w:szCs w:val="24"/>
    </w:rPr>
  </w:style>
  <w:style w:type="paragraph" w:styleId="Endnotentext">
    <w:name w:val="endnote text"/>
    <w:basedOn w:val="Standard"/>
    <w:link w:val="EndnotentextZchn"/>
    <w:uiPriority w:val="99"/>
    <w:semiHidden/>
    <w:unhideWhenUsed/>
    <w:rsid w:val="001D3993"/>
    <w:pPr>
      <w:overflowPunct/>
      <w:autoSpaceDE/>
      <w:autoSpaceDN/>
      <w:adjustRightInd/>
      <w:spacing w:before="0" w:after="0" w:line="240" w:lineRule="auto"/>
      <w:ind w:firstLine="567"/>
      <w:jc w:val="both"/>
      <w:textAlignment w:val="auto"/>
    </w:pPr>
    <w:rPr>
      <w:rFonts w:ascii="Arial" w:eastAsiaTheme="minorHAnsi" w:hAnsi="Arial" w:cstheme="minorBidi"/>
      <w:sz w:val="20"/>
      <w:szCs w:val="20"/>
      <w:lang w:eastAsia="en-US"/>
    </w:rPr>
  </w:style>
  <w:style w:type="character" w:customStyle="1" w:styleId="EndnotentextZchn">
    <w:name w:val="Endnotentext Zchn"/>
    <w:basedOn w:val="Absatz-Standardschriftart"/>
    <w:link w:val="Endnotentext"/>
    <w:uiPriority w:val="99"/>
    <w:semiHidden/>
    <w:rsid w:val="001D3993"/>
    <w:rPr>
      <w:rFonts w:eastAsia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30543036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K:\06_KANZLEI_ALLGEMEIN\0_Sekretariat\Templates%20und%20Vorlagen\Neues_leeres_Dokument_ohne_Logo.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C85A6C-7D47-4A76-9D28-7BA93D4F8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Neues_leeres_Dokument_ohne_Logo.dotx</Template>
  <TotalTime>0</TotalTime>
  <Pages>4</Pages>
  <Words>1336</Words>
  <Characters>8422</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180626</vt:lpstr>
    </vt:vector>
  </TitlesOfParts>
  <Company>Hewlett-Packard Company</Company>
  <LinksUpToDate>false</LinksUpToDate>
  <CharactersWithSpaces>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180626</dc:title>
  <dc:subject>D 1225 Flugbetriebsflächen</dc:subject>
  <dc:creator>class</dc:creator>
  <cp:keywords>Information nach § 13 VgV</cp:keywords>
  <cp:lastModifiedBy>Kronthaler Marion</cp:lastModifiedBy>
  <cp:revision>17</cp:revision>
  <cp:lastPrinted>2026-05-29T08:21:00Z</cp:lastPrinted>
  <dcterms:created xsi:type="dcterms:W3CDTF">2022-04-26T10:34:00Z</dcterms:created>
  <dcterms:modified xsi:type="dcterms:W3CDTF">2026-06-15T12:46:00Z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2024-10-16T09:28:54Z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c2069489-1a58-400f-9dc1-a60dc677ae67</vt:lpwstr>
  </property>
  <property fmtid="{D5CDD505-2E9C-101B-9397-08002B2CF9AE}" pid="8" name="MSIP_Label_c1301b08-e48a-4198-be57-388a7d88f38f_ContentBits">
    <vt:lpwstr>0</vt:lpwstr>
  </property>
</Properties>
</file>